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F743C" w14:textId="77777777" w:rsidR="00F519F7" w:rsidRDefault="00F519F7" w:rsidP="00CD6DA8">
      <w:pPr>
        <w:ind w:firstLine="709"/>
        <w:jc w:val="right"/>
        <w:rPr>
          <w:rFonts w:ascii="GHEA Grapalat" w:hAnsi="GHEA Grapalat"/>
          <w:bCs/>
          <w:iCs/>
          <w:sz w:val="24"/>
          <w:szCs w:val="24"/>
          <w:lang w:val="hy-AM"/>
        </w:rPr>
      </w:pPr>
    </w:p>
    <w:p w14:paraId="3F7B036E" w14:textId="77777777" w:rsidR="00076D02" w:rsidRDefault="00076D02" w:rsidP="00D650B1">
      <w:pPr>
        <w:tabs>
          <w:tab w:val="left" w:pos="1380"/>
        </w:tabs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14:paraId="6D3F606F" w14:textId="72E95BE6" w:rsidR="00FF5073" w:rsidRDefault="00FF5073" w:rsidP="00FF5073">
      <w:pPr>
        <w:tabs>
          <w:tab w:val="left" w:pos="1380"/>
        </w:tabs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ԱՌՈՂՋԱՊԱՀՈՒԹՅԱՆ</w:t>
      </w:r>
      <w:r w:rsidR="00D322F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ՆԱԽԱՐԱՐՈՒԹՅԱՆ</w:t>
      </w:r>
    </w:p>
    <w:p w14:paraId="33637B7C" w14:textId="2AC7039E" w:rsidR="00FF5073" w:rsidRDefault="00D322F5" w:rsidP="00FF5073">
      <w:pPr>
        <w:tabs>
          <w:tab w:val="left" w:pos="1380"/>
        </w:tabs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FF5073">
        <w:rPr>
          <w:rFonts w:ascii="GHEA Grapalat" w:hAnsi="GHEA Grapalat"/>
          <w:sz w:val="24"/>
          <w:szCs w:val="24"/>
          <w:lang w:val="hy-AM"/>
        </w:rPr>
        <w:t>ԵՆԹԱԿԱՅՈԻԹՅԱՆ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FF5073">
        <w:rPr>
          <w:rFonts w:ascii="GHEA Grapalat" w:hAnsi="GHEA Grapalat"/>
          <w:sz w:val="24"/>
          <w:szCs w:val="24"/>
          <w:lang w:val="hy-AM"/>
        </w:rPr>
        <w:t>ՓԱԿ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FF5073">
        <w:rPr>
          <w:rFonts w:ascii="GHEA Grapalat" w:hAnsi="GHEA Grapalat"/>
          <w:sz w:val="24"/>
          <w:szCs w:val="24"/>
          <w:lang w:val="hy-AM"/>
        </w:rPr>
        <w:t>ԲԱԺՆԵՏԻՐԱԿԱՆ</w:t>
      </w:r>
    </w:p>
    <w:p w14:paraId="0A8512F3" w14:textId="2B4A9C1A" w:rsidR="00FF5073" w:rsidRDefault="00D322F5" w:rsidP="00FF5073">
      <w:pPr>
        <w:tabs>
          <w:tab w:val="left" w:pos="1380"/>
        </w:tabs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FF5073">
        <w:rPr>
          <w:rFonts w:ascii="GHEA Grapalat" w:hAnsi="GHEA Grapalat"/>
          <w:sz w:val="24"/>
          <w:szCs w:val="24"/>
          <w:lang w:val="hy-AM"/>
        </w:rPr>
        <w:t>ԸՆԿԵՐՈՒԹՅՈՒՆՆԵՐԻ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FF5073">
        <w:rPr>
          <w:rFonts w:ascii="GHEA Grapalat" w:hAnsi="GHEA Grapalat"/>
          <w:sz w:val="24"/>
          <w:szCs w:val="24"/>
          <w:lang w:val="hy-AM"/>
        </w:rPr>
        <w:t>ԵՎ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FF5073">
        <w:rPr>
          <w:rFonts w:ascii="GHEA Grapalat" w:hAnsi="GHEA Grapalat"/>
          <w:sz w:val="24"/>
          <w:szCs w:val="24"/>
          <w:lang w:val="hy-AM"/>
        </w:rPr>
        <w:t>ՊԵՏԱԿԱՆ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FF5073">
        <w:rPr>
          <w:rFonts w:ascii="GHEA Grapalat" w:hAnsi="GHEA Grapalat"/>
          <w:sz w:val="24"/>
          <w:szCs w:val="24"/>
          <w:lang w:val="hy-AM"/>
        </w:rPr>
        <w:t>ՈՉ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FF5073">
        <w:rPr>
          <w:rFonts w:ascii="GHEA Grapalat" w:hAnsi="GHEA Grapalat"/>
          <w:sz w:val="24"/>
          <w:szCs w:val="24"/>
          <w:lang w:val="hy-AM"/>
        </w:rPr>
        <w:t>ԱՌԵՎՏՐԱՅԻՆ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2E34B205" w14:textId="72C70D68" w:rsidR="00FF5073" w:rsidRDefault="00FF5073" w:rsidP="00FF5073">
      <w:pPr>
        <w:tabs>
          <w:tab w:val="left" w:pos="1380"/>
        </w:tabs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ԿԱԶՄԱԿԵՐՊՈՒԹՅՈԻՆՆԵՐԻ</w:t>
      </w:r>
      <w:r w:rsidR="00D322F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ՏՆՕՐԵՆՆԵՐԻՆ</w:t>
      </w:r>
      <w:r w:rsidR="00D322F5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69E3712" w14:textId="77777777" w:rsidR="00270ED9" w:rsidRDefault="00270ED9" w:rsidP="00270ED9">
      <w:pPr>
        <w:ind w:firstLine="709"/>
        <w:jc w:val="right"/>
        <w:rPr>
          <w:rFonts w:ascii="GHEA Grapalat" w:hAnsi="GHEA Grapalat"/>
          <w:bCs/>
          <w:iCs/>
          <w:sz w:val="24"/>
          <w:szCs w:val="24"/>
          <w:lang w:val="hy-AM"/>
        </w:rPr>
      </w:pPr>
    </w:p>
    <w:p w14:paraId="6EB36B6D" w14:textId="7F599996" w:rsidR="00076D02" w:rsidRDefault="00076D02" w:rsidP="008048CA">
      <w:pPr>
        <w:spacing w:line="360" w:lineRule="auto"/>
        <w:ind w:firstLine="709"/>
        <w:rPr>
          <w:rFonts w:ascii="GHEA Grapalat" w:hAnsi="GHEA Grapalat" w:cs="Sylfaen"/>
          <w:sz w:val="24"/>
          <w:szCs w:val="24"/>
          <w:lang w:val="hy-AM"/>
        </w:rPr>
      </w:pPr>
    </w:p>
    <w:p w14:paraId="2B65FED6" w14:textId="02EE2E97" w:rsidR="00E504AF" w:rsidRDefault="00E504AF" w:rsidP="008048CA">
      <w:pPr>
        <w:spacing w:line="360" w:lineRule="auto"/>
        <w:ind w:firstLine="709"/>
        <w:rPr>
          <w:rFonts w:ascii="GHEA Grapalat" w:hAnsi="GHEA Grapalat" w:cs="Sylfaen"/>
          <w:sz w:val="24"/>
          <w:szCs w:val="24"/>
          <w:lang w:val="hy-AM"/>
        </w:rPr>
      </w:pPr>
    </w:p>
    <w:p w14:paraId="067DF7FA" w14:textId="77777777" w:rsidR="00E504AF" w:rsidRDefault="00E504AF" w:rsidP="008048CA">
      <w:pPr>
        <w:spacing w:line="360" w:lineRule="auto"/>
        <w:ind w:firstLine="709"/>
        <w:rPr>
          <w:rFonts w:ascii="GHEA Grapalat" w:hAnsi="GHEA Grapalat" w:cs="Sylfaen"/>
          <w:sz w:val="24"/>
          <w:szCs w:val="24"/>
          <w:lang w:val="hy-AM"/>
        </w:rPr>
      </w:pPr>
    </w:p>
    <w:p w14:paraId="742D3625" w14:textId="75AC6CB6" w:rsidR="008E7974" w:rsidRPr="00FF5073" w:rsidRDefault="008E7974" w:rsidP="008048CA">
      <w:pPr>
        <w:spacing w:line="360" w:lineRule="auto"/>
        <w:ind w:firstLine="709"/>
        <w:rPr>
          <w:rFonts w:ascii="GHEA Grapalat" w:hAnsi="GHEA Grapalat" w:cs="Sylfaen"/>
          <w:sz w:val="24"/>
          <w:szCs w:val="24"/>
          <w:lang w:val="hy-AM"/>
        </w:rPr>
      </w:pPr>
      <w:r w:rsidRPr="00FF5073">
        <w:rPr>
          <w:rFonts w:ascii="GHEA Grapalat" w:hAnsi="GHEA Grapalat" w:cs="Sylfaen"/>
          <w:sz w:val="24"/>
          <w:szCs w:val="24"/>
          <w:lang w:val="hy-AM"/>
        </w:rPr>
        <w:t>Հարգելի</w:t>
      </w:r>
      <w:r w:rsidR="00D322F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F5073">
        <w:rPr>
          <w:rFonts w:ascii="GHEA Grapalat" w:hAnsi="GHEA Grapalat" w:cs="Sylfaen"/>
          <w:sz w:val="24"/>
          <w:szCs w:val="24"/>
          <w:lang w:val="hy-AM"/>
        </w:rPr>
        <w:t>գործընկերներ</w:t>
      </w:r>
      <w:r w:rsidR="00026F81" w:rsidRPr="00FF5073">
        <w:rPr>
          <w:rFonts w:ascii="GHEA Grapalat" w:hAnsi="GHEA Grapalat" w:cs="Sylfaen"/>
          <w:sz w:val="24"/>
          <w:szCs w:val="24"/>
          <w:lang w:val="hy-AM"/>
        </w:rPr>
        <w:t>,</w:t>
      </w:r>
    </w:p>
    <w:p w14:paraId="050027C2" w14:textId="1A660CC1" w:rsidR="00C94B7D" w:rsidRDefault="003728D6" w:rsidP="00F169BD">
      <w:pPr>
        <w:spacing w:line="360" w:lineRule="auto"/>
        <w:ind w:firstLine="709"/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</w:pPr>
      <w:r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Ընդունել</w:t>
      </w:r>
      <w:r w:rsidR="00D322F5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ի</w:t>
      </w:r>
      <w:r w:rsidR="00D322F5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169BD"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գիտություն</w:t>
      </w:r>
      <w:r w:rsidR="00D322F5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94B7D"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Ֆինանսների</w:t>
      </w:r>
      <w:r w:rsidR="00D322F5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94B7D"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նախարարության</w:t>
      </w:r>
      <w:r w:rsidR="00D322F5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94B7D"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2024</w:t>
      </w:r>
      <w:r w:rsidR="00D322F5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94B7D"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թվականի</w:t>
      </w:r>
      <w:r w:rsidR="00D322F5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504AF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օգոստոսի</w:t>
      </w:r>
      <w:r w:rsidR="00D322F5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B76D9" w:rsidRPr="00FB76D9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14</w:t>
      </w:r>
      <w:r w:rsidR="00C94B7D"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-ի</w:t>
      </w:r>
      <w:r w:rsidR="00D322F5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94B7D"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թիվ</w:t>
      </w:r>
      <w:r w:rsidR="00D322F5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94B7D"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03/26/</w:t>
      </w:r>
      <w:r w:rsidR="00E504AF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1</w:t>
      </w:r>
      <w:r w:rsidR="00FB76D9" w:rsidRPr="00FB76D9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7361</w:t>
      </w:r>
      <w:r w:rsidR="00C94B7D"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-2024</w:t>
      </w:r>
      <w:r w:rsidR="00D322F5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94B7D"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գրություն</w:t>
      </w:r>
      <w:r w:rsidR="00E504AF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ը</w:t>
      </w:r>
      <w:r w:rsidR="00D322F5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94B7D"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(կցվում</w:t>
      </w:r>
      <w:r w:rsidR="00D322F5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94B7D" w:rsidRPr="00FF5073">
        <w:rPr>
          <w:rFonts w:ascii="GHEA Grapalat" w:eastAsiaTheme="minorHAnsi" w:hAnsi="GHEA Grapalat" w:cstheme="minorBidi"/>
          <w:color w:val="000000"/>
          <w:sz w:val="24"/>
          <w:szCs w:val="24"/>
          <w:shd w:val="clear" w:color="auto" w:fill="FFFFFF"/>
          <w:lang w:val="hy-AM"/>
        </w:rPr>
        <w:t>է):</w:t>
      </w:r>
    </w:p>
    <w:p w14:paraId="7B5FDCAE" w14:textId="77777777" w:rsidR="00E504AF" w:rsidRDefault="00E504AF" w:rsidP="00FF5073">
      <w:pPr>
        <w:ind w:firstLine="709"/>
        <w:rPr>
          <w:rFonts w:ascii="GHEA Grapalat" w:hAnsi="GHEA Grapalat"/>
          <w:bCs/>
          <w:iCs/>
          <w:sz w:val="24"/>
          <w:szCs w:val="24"/>
          <w:lang w:val="hy-AM"/>
        </w:rPr>
      </w:pPr>
    </w:p>
    <w:p w14:paraId="3B598C12" w14:textId="77777777" w:rsidR="00E504AF" w:rsidRDefault="00E504AF" w:rsidP="00FF5073">
      <w:pPr>
        <w:ind w:firstLine="709"/>
        <w:rPr>
          <w:rFonts w:ascii="GHEA Grapalat" w:hAnsi="GHEA Grapalat"/>
          <w:bCs/>
          <w:iCs/>
          <w:sz w:val="24"/>
          <w:szCs w:val="24"/>
          <w:lang w:val="hy-AM"/>
        </w:rPr>
      </w:pPr>
    </w:p>
    <w:p w14:paraId="66FAD101" w14:textId="77777777" w:rsidR="00E504AF" w:rsidRDefault="00E504AF" w:rsidP="00FF5073">
      <w:pPr>
        <w:ind w:firstLine="709"/>
        <w:rPr>
          <w:rFonts w:ascii="GHEA Grapalat" w:hAnsi="GHEA Grapalat"/>
          <w:bCs/>
          <w:iCs/>
          <w:sz w:val="24"/>
          <w:szCs w:val="24"/>
          <w:lang w:val="hy-AM"/>
        </w:rPr>
      </w:pPr>
    </w:p>
    <w:p w14:paraId="570DC743" w14:textId="5803FCA3" w:rsidR="00E504AF" w:rsidRDefault="00E504AF" w:rsidP="00FF5073">
      <w:pPr>
        <w:ind w:firstLine="709"/>
        <w:rPr>
          <w:rFonts w:ascii="GHEA Grapalat" w:hAnsi="GHEA Grapalat"/>
          <w:bCs/>
          <w:iCs/>
          <w:sz w:val="24"/>
          <w:szCs w:val="24"/>
          <w:lang w:val="hy-AM"/>
        </w:rPr>
      </w:pPr>
    </w:p>
    <w:p w14:paraId="2BFFDFB8" w14:textId="77777777" w:rsidR="00FB76D9" w:rsidRDefault="00FB76D9" w:rsidP="00FF5073">
      <w:pPr>
        <w:ind w:firstLine="709"/>
        <w:rPr>
          <w:rFonts w:ascii="GHEA Grapalat" w:hAnsi="GHEA Grapalat"/>
          <w:bCs/>
          <w:iCs/>
          <w:sz w:val="24"/>
          <w:szCs w:val="24"/>
          <w:lang w:val="hy-AM"/>
        </w:rPr>
      </w:pPr>
    </w:p>
    <w:p w14:paraId="5A06A634" w14:textId="77777777" w:rsidR="00E504AF" w:rsidRDefault="00E504AF" w:rsidP="00FF5073">
      <w:pPr>
        <w:ind w:firstLine="709"/>
        <w:rPr>
          <w:rFonts w:ascii="GHEA Grapalat" w:hAnsi="GHEA Grapalat"/>
          <w:bCs/>
          <w:iCs/>
          <w:sz w:val="24"/>
          <w:szCs w:val="24"/>
          <w:lang w:val="hy-AM"/>
        </w:rPr>
      </w:pPr>
    </w:p>
    <w:p w14:paraId="36ED5904" w14:textId="229C0DB4" w:rsidR="00FF5073" w:rsidRPr="008E7974" w:rsidRDefault="00FF5073" w:rsidP="00FF5073">
      <w:pPr>
        <w:ind w:firstLine="709"/>
        <w:rPr>
          <w:rFonts w:ascii="GHEA Grapalat" w:hAnsi="GHEA Grapalat"/>
          <w:bCs/>
          <w:iCs/>
          <w:sz w:val="24"/>
          <w:szCs w:val="24"/>
          <w:lang w:val="hy-AM"/>
        </w:rPr>
      </w:pPr>
      <w:r>
        <w:rPr>
          <w:rFonts w:ascii="GHEA Grapalat" w:hAnsi="GHEA Grapalat"/>
          <w:bCs/>
          <w:iCs/>
          <w:sz w:val="24"/>
          <w:szCs w:val="24"/>
          <w:lang w:val="hy-AM"/>
        </w:rPr>
        <w:t>ՀԱՐԳԱՆՔՈՎ</w:t>
      </w:r>
      <w:r>
        <w:rPr>
          <w:rFonts w:ascii="GHEA Grapalat" w:hAnsi="GHEA Grapalat" w:cs="Arial"/>
          <w:bCs/>
          <w:kern w:val="32"/>
          <w:sz w:val="24"/>
          <w:szCs w:val="24"/>
          <w:lang w:val="hy-AM"/>
        </w:rPr>
        <w:t>`</w:t>
      </w:r>
      <w:r>
        <w:rPr>
          <w:rFonts w:ascii="GHEA Grapalat" w:hAnsi="GHEA Grapalat" w:cs="Arial"/>
          <w:bCs/>
          <w:kern w:val="32"/>
          <w:sz w:val="24"/>
          <w:szCs w:val="24"/>
          <w:lang w:val="hy-AM"/>
        </w:rPr>
        <w:tab/>
      </w:r>
      <w:r>
        <w:rPr>
          <w:rFonts w:ascii="GHEA Grapalat" w:hAnsi="GHEA Grapalat" w:cs="Arial"/>
          <w:bCs/>
          <w:kern w:val="32"/>
          <w:sz w:val="24"/>
          <w:szCs w:val="24"/>
          <w:lang w:val="hy-AM"/>
        </w:rPr>
        <w:tab/>
      </w:r>
      <w:r>
        <w:rPr>
          <w:rFonts w:ascii="GHEA Grapalat" w:hAnsi="GHEA Grapalat" w:cs="Arial"/>
          <w:bCs/>
          <w:kern w:val="32"/>
          <w:sz w:val="24"/>
          <w:szCs w:val="24"/>
          <w:lang w:val="hy-AM"/>
        </w:rPr>
        <w:tab/>
      </w:r>
      <w:r>
        <w:rPr>
          <w:rFonts w:ascii="GHEA Grapalat" w:hAnsi="GHEA Grapalat" w:cs="Arial"/>
          <w:bCs/>
          <w:kern w:val="32"/>
          <w:sz w:val="24"/>
          <w:szCs w:val="24"/>
          <w:lang w:val="hy-AM"/>
        </w:rPr>
        <w:tab/>
      </w:r>
      <w:r>
        <w:rPr>
          <w:rFonts w:ascii="GHEA Grapalat" w:hAnsi="GHEA Grapalat" w:cs="Arial"/>
          <w:bCs/>
          <w:kern w:val="32"/>
          <w:sz w:val="24"/>
          <w:szCs w:val="24"/>
          <w:lang w:val="hy-AM"/>
        </w:rPr>
        <w:tab/>
      </w:r>
      <w:r w:rsidR="00D322F5">
        <w:rPr>
          <w:rFonts w:ascii="GHEA Grapalat" w:hAnsi="GHEA Grapalat" w:cs="Arial"/>
          <w:bCs/>
          <w:kern w:val="32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bCs/>
          <w:kern w:val="32"/>
          <w:sz w:val="24"/>
          <w:szCs w:val="24"/>
          <w:lang w:val="hy-AM"/>
        </w:rPr>
        <w:t>ՎԱՐԴԱՆՈՒՇ</w:t>
      </w:r>
      <w:r w:rsidR="00D322F5">
        <w:rPr>
          <w:rFonts w:ascii="GHEA Grapalat" w:hAnsi="GHEA Grapalat" w:cs="Arial"/>
          <w:bCs/>
          <w:kern w:val="32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bCs/>
          <w:kern w:val="32"/>
          <w:sz w:val="24"/>
          <w:szCs w:val="24"/>
          <w:lang w:val="hy-AM"/>
        </w:rPr>
        <w:t>ԳՐԻԳՈՐՅԱՆ</w:t>
      </w:r>
    </w:p>
    <w:p w14:paraId="4A7CC3CC" w14:textId="77777777" w:rsidR="00944C4C" w:rsidRDefault="00944C4C" w:rsidP="00D86BC1">
      <w:pPr>
        <w:ind w:firstLine="0"/>
        <w:rPr>
          <w:rFonts w:ascii="GHEA Grapalat" w:hAnsi="GHEA Grapalat"/>
          <w:sz w:val="16"/>
          <w:szCs w:val="16"/>
          <w:lang w:val="hy-AM"/>
        </w:rPr>
      </w:pPr>
    </w:p>
    <w:p w14:paraId="2F703EAE" w14:textId="77777777" w:rsidR="008830D6" w:rsidRDefault="008830D6" w:rsidP="00D86BC1">
      <w:pPr>
        <w:ind w:firstLine="0"/>
        <w:rPr>
          <w:rFonts w:ascii="GHEA Grapalat" w:hAnsi="GHEA Grapalat"/>
          <w:sz w:val="16"/>
          <w:szCs w:val="16"/>
          <w:lang w:val="hy-AM"/>
        </w:rPr>
      </w:pPr>
    </w:p>
    <w:p w14:paraId="00215D53" w14:textId="77777777" w:rsidR="00DB5891" w:rsidRDefault="00DB5891" w:rsidP="00D86BC1">
      <w:pPr>
        <w:ind w:firstLine="0"/>
        <w:rPr>
          <w:rFonts w:ascii="GHEA Grapalat" w:hAnsi="GHEA Grapalat"/>
          <w:sz w:val="16"/>
          <w:szCs w:val="16"/>
          <w:lang w:val="hy-AM"/>
        </w:rPr>
      </w:pPr>
    </w:p>
    <w:p w14:paraId="13086C7E" w14:textId="0990DAF0" w:rsidR="00FB76D9" w:rsidRDefault="008953A6" w:rsidP="00A91383">
      <w:pPr>
        <w:ind w:firstLine="0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pict w14:anchorId="152BF0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pt;height:96.3pt">
            <v:imagedata r:id="rId6" o:title=""/>
            <o:lock v:ext="edit" ungrouping="t" rotation="t" cropping="t" verticies="t" text="t" grouping="t"/>
            <o:signatureline v:ext="edit" id="{AB1D7A4B-9358-492A-9073-FE8A6FA47AD6}" provid="{00000000-0000-0000-0000-000000000000}" issignatureline="t"/>
          </v:shape>
        </w:pict>
      </w:r>
      <w:bookmarkStart w:id="0" w:name="_GoBack"/>
      <w:bookmarkEnd w:id="0"/>
    </w:p>
    <w:p w14:paraId="6242DEB7" w14:textId="77777777" w:rsidR="00FB76D9" w:rsidRDefault="00FB76D9" w:rsidP="00A91383">
      <w:pPr>
        <w:ind w:firstLine="0"/>
        <w:rPr>
          <w:rFonts w:ascii="GHEA Grapalat" w:hAnsi="GHEA Grapalat"/>
          <w:sz w:val="16"/>
          <w:szCs w:val="16"/>
          <w:lang w:val="hy-AM"/>
        </w:rPr>
      </w:pPr>
    </w:p>
    <w:p w14:paraId="2BFAD671" w14:textId="04575EB0" w:rsidR="00A91383" w:rsidRPr="00C41126" w:rsidRDefault="00A91383" w:rsidP="00A91383">
      <w:pPr>
        <w:ind w:firstLine="0"/>
        <w:rPr>
          <w:rFonts w:ascii="GHEA Grapalat" w:hAnsi="GHEA Grapalat"/>
          <w:sz w:val="16"/>
          <w:szCs w:val="16"/>
          <w:lang w:val="hy-AM"/>
        </w:rPr>
      </w:pPr>
      <w:r w:rsidRPr="00C41126">
        <w:rPr>
          <w:rFonts w:ascii="GHEA Grapalat" w:hAnsi="GHEA Grapalat"/>
          <w:sz w:val="16"/>
          <w:szCs w:val="16"/>
          <w:lang w:val="hy-AM"/>
        </w:rPr>
        <w:t>Կատարող</w:t>
      </w:r>
      <w:r w:rsidR="00D322F5">
        <w:rPr>
          <w:rFonts w:ascii="GHEA Grapalat" w:hAnsi="GHEA Grapalat"/>
          <w:sz w:val="16"/>
          <w:szCs w:val="16"/>
          <w:lang w:val="hy-AM"/>
        </w:rPr>
        <w:t xml:space="preserve"> </w:t>
      </w:r>
      <w:r w:rsidR="00E504AF">
        <w:rPr>
          <w:rFonts w:ascii="GHEA Grapalat" w:hAnsi="GHEA Grapalat"/>
          <w:sz w:val="16"/>
          <w:szCs w:val="16"/>
          <w:lang w:val="hy-AM"/>
        </w:rPr>
        <w:t>Հասմիկ</w:t>
      </w:r>
      <w:r w:rsidR="00D322F5">
        <w:rPr>
          <w:rFonts w:ascii="GHEA Grapalat" w:hAnsi="GHEA Grapalat"/>
          <w:sz w:val="16"/>
          <w:szCs w:val="16"/>
          <w:lang w:val="hy-AM"/>
        </w:rPr>
        <w:t xml:space="preserve"> </w:t>
      </w:r>
      <w:r w:rsidR="00E504AF">
        <w:rPr>
          <w:rFonts w:ascii="GHEA Grapalat" w:hAnsi="GHEA Grapalat"/>
          <w:sz w:val="16"/>
          <w:szCs w:val="16"/>
          <w:lang w:val="hy-AM"/>
        </w:rPr>
        <w:t>Սարգսյան</w:t>
      </w:r>
    </w:p>
    <w:p w14:paraId="51016579" w14:textId="50C621AE" w:rsidR="00A91383" w:rsidRDefault="00A91383" w:rsidP="00A91383">
      <w:pPr>
        <w:ind w:firstLine="0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Ֆինանսատնտեսագիտական</w:t>
      </w:r>
      <w:r w:rsidR="00D322F5">
        <w:rPr>
          <w:rFonts w:ascii="GHEA Grapalat" w:hAnsi="GHEA Grapalat"/>
          <w:sz w:val="16"/>
          <w:szCs w:val="16"/>
          <w:lang w:val="hy-AM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>վարչության</w:t>
      </w:r>
    </w:p>
    <w:p w14:paraId="3D9EA42E" w14:textId="74EA1CB5" w:rsidR="00A91383" w:rsidRPr="00C41126" w:rsidRDefault="00A91383" w:rsidP="00A91383">
      <w:pPr>
        <w:ind w:firstLine="0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Գնումների</w:t>
      </w:r>
      <w:r w:rsidR="00D322F5">
        <w:rPr>
          <w:rFonts w:ascii="GHEA Grapalat" w:hAnsi="GHEA Grapalat"/>
          <w:sz w:val="16"/>
          <w:szCs w:val="16"/>
          <w:lang w:val="hy-AM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>համակարգման</w:t>
      </w:r>
      <w:r w:rsidR="00D322F5">
        <w:rPr>
          <w:rFonts w:ascii="GHEA Grapalat" w:hAnsi="GHEA Grapalat"/>
          <w:sz w:val="16"/>
          <w:szCs w:val="16"/>
          <w:lang w:val="hy-AM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>բաժին</w:t>
      </w:r>
    </w:p>
    <w:p w14:paraId="0A0D4EA8" w14:textId="21F4AD38" w:rsidR="00A91383" w:rsidRDefault="00A91383" w:rsidP="00A91383">
      <w:pPr>
        <w:ind w:firstLine="0"/>
        <w:rPr>
          <w:rFonts w:ascii="GHEA Grapalat" w:hAnsi="GHEA Grapalat"/>
          <w:sz w:val="16"/>
          <w:szCs w:val="16"/>
          <w:lang w:val="hy-AM"/>
        </w:rPr>
      </w:pPr>
      <w:r w:rsidRPr="00C41126">
        <w:rPr>
          <w:rFonts w:ascii="GHEA Grapalat" w:hAnsi="GHEA Grapalat"/>
          <w:sz w:val="16"/>
          <w:szCs w:val="16"/>
          <w:lang w:val="hy-AM"/>
        </w:rPr>
        <w:t>հեռ</w:t>
      </w:r>
      <w:r w:rsidRPr="00C41126">
        <w:rPr>
          <w:rFonts w:ascii="GHEA Grapalat" w:hAnsi="GHEA Grapalat"/>
          <w:sz w:val="16"/>
          <w:szCs w:val="16"/>
          <w:lang w:val="af-ZA"/>
        </w:rPr>
        <w:t>.</w:t>
      </w:r>
      <w:r w:rsidR="00D322F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C41126">
        <w:rPr>
          <w:rFonts w:ascii="GHEA Grapalat" w:hAnsi="GHEA Grapalat"/>
          <w:sz w:val="16"/>
          <w:szCs w:val="16"/>
          <w:lang w:val="hy-AM"/>
        </w:rPr>
        <w:t>060</w:t>
      </w:r>
      <w:r w:rsidR="00D322F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C41126">
        <w:rPr>
          <w:rFonts w:ascii="GHEA Grapalat" w:hAnsi="GHEA Grapalat"/>
          <w:sz w:val="16"/>
          <w:szCs w:val="16"/>
          <w:lang w:val="hy-AM"/>
        </w:rPr>
        <w:t>80</w:t>
      </w:r>
      <w:r w:rsidR="00D322F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C41126">
        <w:rPr>
          <w:rFonts w:ascii="GHEA Grapalat" w:hAnsi="GHEA Grapalat"/>
          <w:sz w:val="16"/>
          <w:szCs w:val="16"/>
          <w:lang w:val="hy-AM"/>
        </w:rPr>
        <w:t>80</w:t>
      </w:r>
      <w:r w:rsidR="00D322F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C41126">
        <w:rPr>
          <w:rFonts w:ascii="GHEA Grapalat" w:hAnsi="GHEA Grapalat"/>
          <w:sz w:val="16"/>
          <w:szCs w:val="16"/>
          <w:lang w:val="hy-AM"/>
        </w:rPr>
        <w:t>03</w:t>
      </w:r>
      <w:r w:rsidR="00D322F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C41126">
        <w:rPr>
          <w:rFonts w:ascii="GHEA Grapalat" w:hAnsi="GHEA Grapalat"/>
          <w:sz w:val="16"/>
          <w:szCs w:val="16"/>
          <w:lang w:val="hy-AM"/>
        </w:rPr>
        <w:t>(1</w:t>
      </w:r>
      <w:r w:rsidR="00E504AF">
        <w:rPr>
          <w:rFonts w:ascii="GHEA Grapalat" w:hAnsi="GHEA Grapalat"/>
          <w:sz w:val="16"/>
          <w:szCs w:val="16"/>
          <w:lang w:val="hy-AM"/>
        </w:rPr>
        <w:t>804</w:t>
      </w:r>
      <w:r w:rsidRPr="00C41126">
        <w:rPr>
          <w:rFonts w:ascii="GHEA Grapalat" w:hAnsi="GHEA Grapalat"/>
          <w:sz w:val="16"/>
          <w:szCs w:val="16"/>
          <w:lang w:val="hy-AM"/>
        </w:rPr>
        <w:t>)</w:t>
      </w:r>
    </w:p>
    <w:p w14:paraId="3B8F439F" w14:textId="77777777" w:rsidR="00782F9D" w:rsidRDefault="00782F9D" w:rsidP="00D86BC1">
      <w:pPr>
        <w:ind w:firstLine="0"/>
        <w:rPr>
          <w:rFonts w:ascii="GHEA Grapalat" w:hAnsi="GHEA Grapalat"/>
          <w:sz w:val="16"/>
          <w:szCs w:val="16"/>
          <w:lang w:val="hy-AM"/>
        </w:rPr>
      </w:pPr>
    </w:p>
    <w:p w14:paraId="0221F445" w14:textId="77777777" w:rsidR="00782F9D" w:rsidRDefault="00782F9D" w:rsidP="00D86BC1">
      <w:pPr>
        <w:ind w:firstLine="0"/>
        <w:rPr>
          <w:rFonts w:ascii="GHEA Grapalat" w:hAnsi="GHEA Grapalat"/>
          <w:sz w:val="16"/>
          <w:szCs w:val="16"/>
          <w:lang w:val="hy-AM"/>
        </w:rPr>
      </w:pPr>
    </w:p>
    <w:p w14:paraId="6BA4B5CF" w14:textId="77777777" w:rsidR="00782F9D" w:rsidRDefault="00782F9D" w:rsidP="00D86BC1">
      <w:pPr>
        <w:ind w:firstLine="0"/>
        <w:rPr>
          <w:rFonts w:ascii="GHEA Grapalat" w:hAnsi="GHEA Grapalat"/>
          <w:sz w:val="16"/>
          <w:szCs w:val="16"/>
          <w:lang w:val="hy-AM"/>
        </w:rPr>
      </w:pPr>
    </w:p>
    <w:p w14:paraId="28DFAFA1" w14:textId="77777777" w:rsidR="00782F9D" w:rsidRDefault="00782F9D" w:rsidP="00D86BC1">
      <w:pPr>
        <w:ind w:firstLine="0"/>
        <w:rPr>
          <w:rFonts w:ascii="GHEA Grapalat" w:hAnsi="GHEA Grapalat"/>
          <w:sz w:val="16"/>
          <w:szCs w:val="16"/>
          <w:lang w:val="hy-AM"/>
        </w:rPr>
      </w:pPr>
    </w:p>
    <w:p w14:paraId="28616D69" w14:textId="77777777" w:rsidR="00035611" w:rsidRDefault="00035611" w:rsidP="00D86BC1">
      <w:pPr>
        <w:ind w:firstLine="0"/>
        <w:rPr>
          <w:rFonts w:ascii="GHEA Grapalat" w:hAnsi="GHEA Grapalat"/>
          <w:sz w:val="16"/>
          <w:szCs w:val="16"/>
          <w:lang w:val="hy-AM"/>
        </w:rPr>
      </w:pPr>
    </w:p>
    <w:sectPr w:rsidR="00035611" w:rsidSect="0066420F">
      <w:headerReference w:type="default" r:id="rId7"/>
      <w:headerReference w:type="first" r:id="rId8"/>
      <w:footerReference w:type="first" r:id="rId9"/>
      <w:pgSz w:w="11906" w:h="16838" w:code="9"/>
      <w:pgMar w:top="851" w:right="1134" w:bottom="851" w:left="1418" w:header="53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94FAB" w14:textId="77777777" w:rsidR="00ED61D7" w:rsidRDefault="00ED61D7">
      <w:r>
        <w:separator/>
      </w:r>
    </w:p>
  </w:endnote>
  <w:endnote w:type="continuationSeparator" w:id="0">
    <w:p w14:paraId="6756C305" w14:textId="77777777" w:rsidR="00ED61D7" w:rsidRDefault="00ED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D9568" w14:textId="77777777" w:rsidR="005648AC" w:rsidRPr="00FA761A" w:rsidRDefault="00815217" w:rsidP="00FA761A">
    <w:pPr>
      <w:pStyle w:val="Footer"/>
      <w:rPr>
        <w:rFonts w:ascii="GHEA Grapalat" w:hAnsi="GHEA Grapalat"/>
        <w:lang w:val="en-US"/>
      </w:rPr>
    </w:pPr>
    <w:r w:rsidRPr="00FA761A">
      <w:rPr>
        <w:rFonts w:ascii="GHEA Grapalat" w:hAnsi="GHEA Grapalat"/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DA33BB" wp14:editId="5DFF5E87">
              <wp:simplePos x="0" y="0"/>
              <wp:positionH relativeFrom="column">
                <wp:posOffset>1737333</wp:posOffset>
              </wp:positionH>
              <wp:positionV relativeFrom="paragraph">
                <wp:posOffset>115764</wp:posOffset>
              </wp:positionV>
              <wp:extent cx="4365625" cy="580390"/>
              <wp:effectExtent l="0" t="1270" r="635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5625" cy="580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4F990F" w14:textId="6822D206" w:rsidR="00FA761A" w:rsidRPr="00AA1C91" w:rsidRDefault="00FA761A" w:rsidP="00AA1C91">
                          <w:pPr>
                            <w:pStyle w:val="NormalWeb"/>
                            <w:spacing w:before="0" w:beforeAutospacing="0" w:after="0" w:afterAutospacing="0" w:line="240" w:lineRule="auto"/>
                            <w:jc w:val="center"/>
                            <w:rPr>
                              <w:rFonts w:ascii="GHEA Grapalat" w:hAnsi="GHEA Grapalat"/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 w:rsidRPr="00FA761A">
                            <w:rPr>
                              <w:rFonts w:ascii="GHEA Grapalat" w:hAnsi="GHEA Grapalat" w:cs="Sylfaen"/>
                              <w:b/>
                              <w:sz w:val="18"/>
                              <w:szCs w:val="18"/>
                            </w:rPr>
                            <w:t>Հայաստանի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sz w:val="18"/>
                              <w:szCs w:val="18"/>
                            </w:rPr>
                            <w:t>Հանրապետություն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>,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sz w:val="18"/>
                              <w:szCs w:val="18"/>
                            </w:rPr>
                            <w:t>Երևան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>0010,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sz w:val="18"/>
                              <w:szCs w:val="18"/>
                            </w:rPr>
                            <w:t>Կառավարական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sz w:val="18"/>
                              <w:szCs w:val="18"/>
                            </w:rPr>
                            <w:t>տուն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>N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>3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="0008614C">
                            <w:rPr>
                              <w:rFonts w:ascii="GHEA Grapalat" w:hAnsi="GHEA Grapalat" w:cs="Sylfaen"/>
                              <w:b/>
                              <w:bCs/>
                              <w:kern w:val="32"/>
                              <w:sz w:val="18"/>
                              <w:szCs w:val="18"/>
                              <w:lang w:val="hy-AM"/>
                            </w:rPr>
                            <w:t>Հ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bCs/>
                              <w:kern w:val="32"/>
                              <w:sz w:val="18"/>
                              <w:szCs w:val="18"/>
                            </w:rPr>
                            <w:t>եռ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r w:rsidR="00AA1C91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>`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>(+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>374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>60)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>80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>80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>03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bCs/>
                              <w:sz w:val="18"/>
                              <w:szCs w:val="18"/>
                            </w:rPr>
                            <w:t>էլ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bCs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bCs/>
                              <w:sz w:val="18"/>
                              <w:szCs w:val="18"/>
                            </w:rPr>
                            <w:t>փոստ</w:t>
                          </w:r>
                          <w:r w:rsidR="00AA1C91">
                            <w:rPr>
                              <w:rFonts w:ascii="GHEA Grapalat" w:hAnsi="GHEA Grapalat" w:cs="Times Armenian"/>
                              <w:b/>
                              <w:bCs/>
                              <w:sz w:val="18"/>
                              <w:szCs w:val="18"/>
                              <w:lang w:val="en-US"/>
                            </w:rPr>
                            <w:t>`</w:t>
                          </w:r>
                          <w:r w:rsidR="00D322F5">
                            <w:rPr>
                              <w:rFonts w:ascii="GHEA Grapalat" w:hAnsi="GHEA Grapalat" w:cs="Times Armenian"/>
                              <w:b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="006A26A6">
                            <w:rPr>
                              <w:rFonts w:ascii="GHEA Grapalat" w:hAnsi="GHEA Grapalat"/>
                              <w:b/>
                              <w:sz w:val="18"/>
                              <w:szCs w:val="18"/>
                              <w:lang w:val="it-IT"/>
                            </w:rPr>
                            <w:t>info</w:t>
                          </w:r>
                          <w:r w:rsidRPr="00FA761A">
                            <w:rPr>
                              <w:rFonts w:ascii="GHEA Grapalat" w:hAnsi="GHEA Grapalat"/>
                              <w:b/>
                              <w:sz w:val="18"/>
                              <w:szCs w:val="18"/>
                              <w:lang w:val="hy-AM"/>
                            </w:rPr>
                            <w:t>@</w:t>
                          </w:r>
                          <w:r w:rsidRPr="00FA761A">
                            <w:rPr>
                              <w:rFonts w:ascii="GHEA Grapalat" w:hAnsi="GHEA Grapalat"/>
                              <w:b/>
                              <w:sz w:val="18"/>
                              <w:szCs w:val="18"/>
                              <w:lang w:val="it-IT"/>
                            </w:rPr>
                            <w:t>moh</w:t>
                          </w:r>
                          <w:r w:rsidRPr="00FA761A">
                            <w:rPr>
                              <w:rFonts w:ascii="GHEA Grapalat" w:hAnsi="GHEA Grapalat"/>
                              <w:b/>
                              <w:sz w:val="18"/>
                              <w:szCs w:val="18"/>
                              <w:lang w:val="hy-AM"/>
                            </w:rPr>
                            <w:t>.</w:t>
                          </w:r>
                          <w:r w:rsidRPr="00FA761A">
                            <w:rPr>
                              <w:rFonts w:ascii="GHEA Grapalat" w:hAnsi="GHEA Grapalat"/>
                              <w:b/>
                              <w:sz w:val="18"/>
                              <w:szCs w:val="18"/>
                              <w:lang w:val="it-IT"/>
                            </w:rPr>
                            <w:t>am</w:t>
                          </w:r>
                        </w:p>
                      </w:txbxContent>
                    </wps:txbx>
                    <wps:bodyPr rot="0" vert="horz" wrap="square" lIns="91440" tIns="46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0DA33B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136.8pt;margin-top:9.1pt;width:343.75pt;height:4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" filled="f" stroked="f">
              <v:textbox inset=",1.3mm">
                <w:txbxContent>
                  <w:p w14:paraId="474F990F" w14:textId="6822D206" w:rsidR="00FA761A" w:rsidRPr="00AA1C91" w:rsidRDefault="00FA761A" w:rsidP="00AA1C91">
                    <w:pPr>
                      <w:pStyle w:val="NormalWeb"/>
                      <w:spacing w:before="0" w:beforeAutospacing="0" w:after="0" w:afterAutospacing="0" w:line="240" w:lineRule="auto"/>
                      <w:jc w:val="center"/>
                      <w:rPr>
                        <w:rFonts w:ascii="GHEA Grapalat" w:hAnsi="GHEA Grapalat"/>
                        <w:b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FA761A">
                      <w:rPr>
                        <w:rFonts w:ascii="GHEA Grapalat" w:hAnsi="GHEA Grapalat" w:cs="Sylfaen"/>
                        <w:b/>
                        <w:sz w:val="18"/>
                        <w:szCs w:val="18"/>
                      </w:rPr>
                      <w:t>Հայաստանի</w:t>
                    </w:r>
                    <w:proofErr w:type="spellEnd"/>
                    <w:r w:rsidR="00D322F5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spellStart"/>
                    <w:r w:rsidRPr="00FA761A">
                      <w:rPr>
                        <w:rFonts w:ascii="GHEA Grapalat" w:hAnsi="GHEA Grapalat" w:cs="Sylfaen"/>
                        <w:b/>
                        <w:sz w:val="18"/>
                        <w:szCs w:val="18"/>
                      </w:rPr>
                      <w:t>Հանրապետություն</w:t>
                    </w:r>
                    <w:proofErr w:type="spellEnd"/>
                    <w:r w:rsidRPr="00FA761A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>,</w:t>
                    </w:r>
                    <w:r w:rsidR="00D322F5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spellStart"/>
                    <w:r w:rsidRPr="00FA761A">
                      <w:rPr>
                        <w:rFonts w:ascii="GHEA Grapalat" w:hAnsi="GHEA Grapalat" w:cs="Sylfaen"/>
                        <w:b/>
                        <w:sz w:val="18"/>
                        <w:szCs w:val="18"/>
                      </w:rPr>
                      <w:t>Երևան</w:t>
                    </w:r>
                    <w:proofErr w:type="spellEnd"/>
                    <w:r w:rsidR="00D322F5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FA761A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>0010,</w:t>
                    </w:r>
                    <w:r w:rsidR="00D322F5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spellStart"/>
                    <w:r w:rsidRPr="00FA761A">
                      <w:rPr>
                        <w:rFonts w:ascii="GHEA Grapalat" w:hAnsi="GHEA Grapalat" w:cs="Sylfaen"/>
                        <w:b/>
                        <w:sz w:val="18"/>
                        <w:szCs w:val="18"/>
                      </w:rPr>
                      <w:t>Կառավարական</w:t>
                    </w:r>
                    <w:proofErr w:type="spellEnd"/>
                    <w:r w:rsidR="00D322F5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spellStart"/>
                    <w:r w:rsidRPr="00FA761A">
                      <w:rPr>
                        <w:rFonts w:ascii="GHEA Grapalat" w:hAnsi="GHEA Grapalat" w:cs="Sylfaen"/>
                        <w:b/>
                        <w:sz w:val="18"/>
                        <w:szCs w:val="18"/>
                      </w:rPr>
                      <w:t>տուն</w:t>
                    </w:r>
                    <w:proofErr w:type="spellEnd"/>
                    <w:r w:rsidR="00D322F5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FA761A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>N</w:t>
                    </w:r>
                    <w:r w:rsidR="00D322F5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FA761A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>3</w:t>
                    </w:r>
                    <w:r w:rsidR="00D322F5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gramStart"/>
                    <w:r w:rsidR="0008614C">
                      <w:rPr>
                        <w:rFonts w:ascii="GHEA Grapalat" w:hAnsi="GHEA Grapalat" w:cs="Sylfaen"/>
                        <w:b/>
                        <w:bCs/>
                        <w:kern w:val="32"/>
                        <w:sz w:val="18"/>
                        <w:szCs w:val="18"/>
                        <w:lang w:val="hy-AM"/>
                      </w:rPr>
                      <w:t>Հ</w:t>
                    </w:r>
                    <w:proofErr w:type="spellStart"/>
                    <w:r w:rsidRPr="00FA761A">
                      <w:rPr>
                        <w:rFonts w:ascii="GHEA Grapalat" w:hAnsi="GHEA Grapalat" w:cs="Sylfaen"/>
                        <w:b/>
                        <w:bCs/>
                        <w:kern w:val="32"/>
                        <w:sz w:val="18"/>
                        <w:szCs w:val="18"/>
                      </w:rPr>
                      <w:t>եռ</w:t>
                    </w:r>
                    <w:proofErr w:type="spellEnd"/>
                    <w:r w:rsidRPr="00FA761A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>.</w:t>
                    </w:r>
                    <w:r w:rsidR="00AA1C91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>`</w:t>
                    </w:r>
                    <w:proofErr w:type="gramEnd"/>
                    <w:r w:rsidR="00D322F5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FA761A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>(+</w:t>
                    </w:r>
                    <w:r w:rsidR="00D322F5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FA761A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>374</w:t>
                    </w:r>
                    <w:r w:rsidR="00D322F5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FA761A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>60)</w:t>
                    </w:r>
                    <w:r w:rsidR="00D322F5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FA761A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>80</w:t>
                    </w:r>
                    <w:r w:rsidR="00D322F5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FA761A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>80</w:t>
                    </w:r>
                    <w:r w:rsidR="00D322F5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FA761A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>03</w:t>
                    </w:r>
                    <w:r w:rsidR="00D322F5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spellStart"/>
                    <w:r w:rsidRPr="00FA761A">
                      <w:rPr>
                        <w:rFonts w:ascii="GHEA Grapalat" w:hAnsi="GHEA Grapalat" w:cs="Sylfaen"/>
                        <w:b/>
                        <w:bCs/>
                        <w:sz w:val="18"/>
                        <w:szCs w:val="18"/>
                      </w:rPr>
                      <w:t>էլ</w:t>
                    </w:r>
                    <w:proofErr w:type="spellEnd"/>
                    <w:r w:rsidRPr="00FA761A">
                      <w:rPr>
                        <w:rFonts w:ascii="GHEA Grapalat" w:hAnsi="GHEA Grapalat" w:cs="Times Armenian"/>
                        <w:b/>
                        <w:bCs/>
                        <w:sz w:val="18"/>
                        <w:szCs w:val="18"/>
                        <w:lang w:val="en-US"/>
                      </w:rPr>
                      <w:t>.</w:t>
                    </w:r>
                    <w:r w:rsidR="00D322F5">
                      <w:rPr>
                        <w:rFonts w:ascii="GHEA Grapalat" w:hAnsi="GHEA Grapalat" w:cs="Times Armenian"/>
                        <w:b/>
                        <w:bCs/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spellStart"/>
                    <w:r w:rsidRPr="00FA761A">
                      <w:rPr>
                        <w:rFonts w:ascii="GHEA Grapalat" w:hAnsi="GHEA Grapalat" w:cs="Sylfaen"/>
                        <w:b/>
                        <w:bCs/>
                        <w:sz w:val="18"/>
                        <w:szCs w:val="18"/>
                      </w:rPr>
                      <w:t>փոստ</w:t>
                    </w:r>
                    <w:proofErr w:type="spellEnd"/>
                    <w:r w:rsidR="00AA1C91">
                      <w:rPr>
                        <w:rFonts w:ascii="GHEA Grapalat" w:hAnsi="GHEA Grapalat" w:cs="Times Armenian"/>
                        <w:b/>
                        <w:bCs/>
                        <w:sz w:val="18"/>
                        <w:szCs w:val="18"/>
                        <w:lang w:val="en-US"/>
                      </w:rPr>
                      <w:t>`</w:t>
                    </w:r>
                    <w:r w:rsidR="00D322F5">
                      <w:rPr>
                        <w:rFonts w:ascii="GHEA Grapalat" w:hAnsi="GHEA Grapalat" w:cs="Times Armenian"/>
                        <w:b/>
                        <w:bCs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="006A26A6">
                      <w:rPr>
                        <w:rFonts w:ascii="GHEA Grapalat" w:hAnsi="GHEA Grapalat"/>
                        <w:b/>
                        <w:sz w:val="18"/>
                        <w:szCs w:val="18"/>
                        <w:lang w:val="it-IT"/>
                      </w:rPr>
                      <w:t>info</w:t>
                    </w:r>
                    <w:r w:rsidRPr="00FA761A">
                      <w:rPr>
                        <w:rFonts w:ascii="GHEA Grapalat" w:hAnsi="GHEA Grapalat"/>
                        <w:b/>
                        <w:sz w:val="18"/>
                        <w:szCs w:val="18"/>
                        <w:lang w:val="hy-AM"/>
                      </w:rPr>
                      <w:t>@</w:t>
                    </w:r>
                    <w:r w:rsidRPr="00FA761A">
                      <w:rPr>
                        <w:rFonts w:ascii="GHEA Grapalat" w:hAnsi="GHEA Grapalat"/>
                        <w:b/>
                        <w:sz w:val="18"/>
                        <w:szCs w:val="18"/>
                        <w:lang w:val="it-IT"/>
                      </w:rPr>
                      <w:t>moh</w:t>
                    </w:r>
                    <w:r w:rsidRPr="00FA761A">
                      <w:rPr>
                        <w:rFonts w:ascii="GHEA Grapalat" w:hAnsi="GHEA Grapalat"/>
                        <w:b/>
                        <w:sz w:val="18"/>
                        <w:szCs w:val="18"/>
                        <w:lang w:val="hy-AM"/>
                      </w:rPr>
                      <w:t>.</w:t>
                    </w:r>
                    <w:r w:rsidRPr="00FA761A">
                      <w:rPr>
                        <w:rFonts w:ascii="GHEA Grapalat" w:hAnsi="GHEA Grapalat"/>
                        <w:b/>
                        <w:sz w:val="18"/>
                        <w:szCs w:val="18"/>
                        <w:lang w:val="it-IT"/>
                      </w:rPr>
                      <w:t>am</w:t>
                    </w:r>
                  </w:p>
                </w:txbxContent>
              </v:textbox>
            </v:shape>
          </w:pict>
        </mc:Fallback>
      </mc:AlternateContent>
    </w:r>
    <w:r w:rsidR="00FA761A"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28DA59D4" wp14:editId="5BB4EC5C">
          <wp:simplePos x="0" y="0"/>
          <wp:positionH relativeFrom="column">
            <wp:posOffset>-61954</wp:posOffset>
          </wp:positionH>
          <wp:positionV relativeFrom="paragraph">
            <wp:posOffset>175757</wp:posOffset>
          </wp:positionV>
          <wp:extent cx="1537970" cy="345440"/>
          <wp:effectExtent l="0" t="0" r="0" b="0"/>
          <wp:wrapTight wrapText="bothSides">
            <wp:wrapPolygon edited="0">
              <wp:start x="1338" y="0"/>
              <wp:lineTo x="0" y="5956"/>
              <wp:lineTo x="0" y="11912"/>
              <wp:lineTo x="803" y="20250"/>
              <wp:lineTo x="20334" y="20250"/>
              <wp:lineTo x="20334" y="19059"/>
              <wp:lineTo x="21404" y="7147"/>
              <wp:lineTo x="21404" y="0"/>
              <wp:lineTo x="1338" y="0"/>
            </wp:wrapPolygon>
          </wp:wrapTight>
          <wp:docPr id="42" name="Picture 42" descr="C:\Users\MOH\Desktop\LOGOmo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OH\Desktop\LOGOmoh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345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8335E" w14:textId="77777777" w:rsidR="00ED61D7" w:rsidRDefault="00ED61D7">
      <w:r>
        <w:separator/>
      </w:r>
    </w:p>
  </w:footnote>
  <w:footnote w:type="continuationSeparator" w:id="0">
    <w:p w14:paraId="4EADF3C3" w14:textId="77777777" w:rsidR="00ED61D7" w:rsidRDefault="00ED6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9B3FB" w14:textId="73722DF8" w:rsidR="002943F2" w:rsidRPr="00A04864" w:rsidRDefault="00D322F5" w:rsidP="00A04864">
    <w:pPr>
      <w:pStyle w:val="Header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F75C8" w14:textId="77777777" w:rsidR="00F519F7" w:rsidRDefault="00F519F7" w:rsidP="005648AC">
    <w:pPr>
      <w:jc w:val="center"/>
      <w:rPr>
        <w:rFonts w:ascii="GHEA Grapalat" w:hAnsi="GHEA Grapalat" w:cs="Sylfaen"/>
        <w:lang w:val="en-US"/>
      </w:rPr>
    </w:pPr>
  </w:p>
  <w:p w14:paraId="0BE65153" w14:textId="77777777" w:rsidR="00F519F7" w:rsidRDefault="00F519F7" w:rsidP="005648AC">
    <w:pPr>
      <w:jc w:val="center"/>
      <w:rPr>
        <w:rFonts w:ascii="GHEA Grapalat" w:hAnsi="GHEA Grapalat" w:cs="Sylfaen"/>
        <w:lang w:val="en-US"/>
      </w:rPr>
    </w:pPr>
  </w:p>
  <w:p w14:paraId="1DCAA490" w14:textId="77777777" w:rsidR="005648AC" w:rsidRDefault="00D86BC1" w:rsidP="005648AC">
    <w:pPr>
      <w:jc w:val="center"/>
      <w:rPr>
        <w:rFonts w:ascii="GHEA Grapalat" w:hAnsi="GHEA Grapalat" w:cs="Sylfaen"/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27D65AED" wp14:editId="656AFB68">
          <wp:simplePos x="0" y="0"/>
          <wp:positionH relativeFrom="margin">
            <wp:align>left</wp:align>
          </wp:positionH>
          <wp:positionV relativeFrom="paragraph">
            <wp:posOffset>-233045</wp:posOffset>
          </wp:positionV>
          <wp:extent cx="930275" cy="890270"/>
          <wp:effectExtent l="0" t="0" r="3175" b="5080"/>
          <wp:wrapTight wrapText="bothSides">
            <wp:wrapPolygon edited="0">
              <wp:start x="0" y="0"/>
              <wp:lineTo x="0" y="21261"/>
              <wp:lineTo x="21231" y="21261"/>
              <wp:lineTo x="21231" y="0"/>
              <wp:lineTo x="0" y="0"/>
            </wp:wrapPolygon>
          </wp:wrapTight>
          <wp:docPr id="41" name="Picture 41" descr="Untitled-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titled-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275" cy="890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4FA1">
      <w:rPr>
        <w:rFonts w:ascii="GHEA Grapalat" w:hAnsi="GHEA Grapalat"/>
        <w:noProof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3B9F4B" wp14:editId="0E5AEA46">
              <wp:simplePos x="0" y="0"/>
              <wp:positionH relativeFrom="margin">
                <wp:align>right</wp:align>
              </wp:positionH>
              <wp:positionV relativeFrom="paragraph">
                <wp:posOffset>110959</wp:posOffset>
              </wp:positionV>
              <wp:extent cx="4596130" cy="723569"/>
              <wp:effectExtent l="0" t="0" r="0" b="63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6130" cy="7235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C772A" w14:textId="49EB298E" w:rsidR="00AA1C91" w:rsidRPr="00D86BC1" w:rsidRDefault="005648AC" w:rsidP="00FA761A">
                          <w:pPr>
                            <w:jc w:val="center"/>
                            <w:rPr>
                              <w:rFonts w:ascii="GHEA Grapalat" w:hAnsi="GHEA Grapalat" w:cs="Sylfaen"/>
                              <w:sz w:val="22"/>
                              <w:szCs w:val="22"/>
                              <w:lang w:val="en-US"/>
                            </w:rPr>
                          </w:pPr>
                          <w:r w:rsidRPr="00D86BC1">
                            <w:rPr>
                              <w:rFonts w:ascii="GHEA Grapalat" w:hAnsi="GHEA Grapalat" w:cs="Sylfaen"/>
                              <w:sz w:val="22"/>
                              <w:szCs w:val="22"/>
                              <w:lang w:val="en-US"/>
                            </w:rPr>
                            <w:t>ՀԱՅԱՍՏԱՆԻ</w:t>
                          </w:r>
                          <w:r w:rsidR="00D322F5">
                            <w:rPr>
                              <w:rFonts w:ascii="GHEA Grapalat" w:hAnsi="GHEA Grapalat"/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D86BC1">
                            <w:rPr>
                              <w:rFonts w:ascii="GHEA Grapalat" w:hAnsi="GHEA Grapalat" w:cs="Sylfaen"/>
                              <w:sz w:val="22"/>
                              <w:szCs w:val="22"/>
                              <w:lang w:val="en-US"/>
                            </w:rPr>
                            <w:t>ՀԱՆՐԱՊԵՏՈՒԹՅԱՆ</w:t>
                          </w:r>
                        </w:p>
                        <w:p w14:paraId="12D455C3" w14:textId="46260BB3" w:rsidR="005648AC" w:rsidRPr="00D86BC1" w:rsidRDefault="005648AC" w:rsidP="00FA761A">
                          <w:pPr>
                            <w:jc w:val="center"/>
                            <w:rPr>
                              <w:rFonts w:ascii="GHEA Grapalat" w:hAnsi="GHEA Grapalat" w:cs="Times Armenian"/>
                              <w:sz w:val="22"/>
                              <w:szCs w:val="22"/>
                              <w:lang w:val="en-US"/>
                            </w:rPr>
                          </w:pPr>
                          <w:r w:rsidRPr="00D86BC1">
                            <w:rPr>
                              <w:rFonts w:ascii="GHEA Grapalat" w:hAnsi="GHEA Grapalat" w:cs="Sylfaen"/>
                              <w:sz w:val="22"/>
                              <w:szCs w:val="22"/>
                              <w:lang w:val="en-US"/>
                            </w:rPr>
                            <w:t>ԱՌՈՂՋԱՊԱՀՈՒԹՅԱՆ</w:t>
                          </w:r>
                          <w:r w:rsidR="00D322F5">
                            <w:rPr>
                              <w:rFonts w:ascii="GHEA Grapalat" w:hAnsi="GHEA Grapalat"/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D86BC1">
                            <w:rPr>
                              <w:rFonts w:ascii="GHEA Grapalat" w:hAnsi="GHEA Grapalat" w:cs="Sylfaen"/>
                              <w:sz w:val="22"/>
                              <w:szCs w:val="22"/>
                              <w:lang w:val="en-US"/>
                            </w:rPr>
                            <w:t>ՆԱԽԱՐԱՐՈՒԹՅՈՒՆ</w:t>
                          </w:r>
                        </w:p>
                        <w:p w14:paraId="76EAC299" w14:textId="3B56B2BC" w:rsidR="006A26A6" w:rsidRPr="00D86BC1" w:rsidRDefault="003A5DA3" w:rsidP="006A26A6">
                          <w:pPr>
                            <w:jc w:val="center"/>
                            <w:rPr>
                              <w:rFonts w:ascii="GHEA Grapalat" w:hAnsi="GHEA Grapalat" w:cs="Sylfaen"/>
                              <w:b/>
                              <w:sz w:val="22"/>
                              <w:szCs w:val="22"/>
                              <w:lang w:val="hy-AM"/>
                            </w:rPr>
                          </w:pPr>
                          <w:r w:rsidRPr="00D86BC1">
                            <w:rPr>
                              <w:rFonts w:ascii="GHEA Grapalat" w:hAnsi="GHEA Grapalat" w:cs="Sylfaen"/>
                              <w:b/>
                              <w:sz w:val="22"/>
                              <w:szCs w:val="22"/>
                              <w:lang w:val="en-US"/>
                            </w:rPr>
                            <w:t>ԳԼԽԱՎՈՐ</w:t>
                          </w:r>
                          <w:r w:rsidR="00D322F5">
                            <w:rPr>
                              <w:rFonts w:ascii="GHEA Grapalat" w:hAnsi="GHEA Grapalat" w:cs="Sylfaen"/>
                              <w:b/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D86BC1">
                            <w:rPr>
                              <w:rFonts w:ascii="GHEA Grapalat" w:hAnsi="GHEA Grapalat" w:cs="Sylfaen"/>
                              <w:b/>
                              <w:sz w:val="22"/>
                              <w:szCs w:val="22"/>
                              <w:lang w:val="en-US"/>
                            </w:rPr>
                            <w:t>ՔԱՐՏՈՒՂԱՐ</w:t>
                          </w:r>
                        </w:p>
                        <w:p w14:paraId="27386098" w14:textId="77777777" w:rsidR="005648AC" w:rsidRPr="00CA1C61" w:rsidRDefault="005648AC" w:rsidP="006A26A6">
                          <w:pPr>
                            <w:jc w:val="center"/>
                            <w:rPr>
                              <w:rFonts w:ascii="GHEA Grapalat" w:hAnsi="GHEA Grapalat"/>
                              <w:b/>
                              <w:bCs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82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43B9F4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10.7pt;margin-top:8.75pt;width:361.9pt;height:56.9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" filled="f" stroked="f">
              <v:textbox inset=",2.3mm">
                <w:txbxContent>
                  <w:p w14:paraId="46DC772A" w14:textId="49EB298E" w:rsidR="00AA1C91" w:rsidRPr="00D86BC1" w:rsidRDefault="005648AC" w:rsidP="00FA761A">
                    <w:pPr>
                      <w:jc w:val="center"/>
                      <w:rPr>
                        <w:rFonts w:ascii="GHEA Grapalat" w:hAnsi="GHEA Grapalat" w:cs="Sylfaen"/>
                        <w:sz w:val="22"/>
                        <w:szCs w:val="22"/>
                        <w:lang w:val="en-US"/>
                      </w:rPr>
                    </w:pPr>
                    <w:r w:rsidRPr="00D86BC1">
                      <w:rPr>
                        <w:rFonts w:ascii="GHEA Grapalat" w:hAnsi="GHEA Grapalat" w:cs="Sylfaen"/>
                        <w:sz w:val="22"/>
                        <w:szCs w:val="22"/>
                        <w:lang w:val="en-US"/>
                      </w:rPr>
                      <w:t>ՀԱՅԱՍՏԱՆԻ</w:t>
                    </w:r>
                    <w:r w:rsidR="00D322F5">
                      <w:rPr>
                        <w:rFonts w:ascii="GHEA Grapalat" w:hAnsi="GHEA Grapalat"/>
                        <w:sz w:val="22"/>
                        <w:szCs w:val="22"/>
                        <w:lang w:val="en-US"/>
                      </w:rPr>
                      <w:t xml:space="preserve"> </w:t>
                    </w:r>
                    <w:r w:rsidRPr="00D86BC1">
                      <w:rPr>
                        <w:rFonts w:ascii="GHEA Grapalat" w:hAnsi="GHEA Grapalat" w:cs="Sylfaen"/>
                        <w:sz w:val="22"/>
                        <w:szCs w:val="22"/>
                        <w:lang w:val="en-US"/>
                      </w:rPr>
                      <w:t>ՀԱՆՐԱՊԵՏՈՒԹՅԱՆ</w:t>
                    </w:r>
                  </w:p>
                  <w:p w14:paraId="12D455C3" w14:textId="46260BB3" w:rsidR="005648AC" w:rsidRPr="00D86BC1" w:rsidRDefault="005648AC" w:rsidP="00FA761A">
                    <w:pPr>
                      <w:jc w:val="center"/>
                      <w:rPr>
                        <w:rFonts w:ascii="GHEA Grapalat" w:hAnsi="GHEA Grapalat" w:cs="Times Armenian"/>
                        <w:sz w:val="22"/>
                        <w:szCs w:val="22"/>
                        <w:lang w:val="en-US"/>
                      </w:rPr>
                    </w:pPr>
                    <w:r w:rsidRPr="00D86BC1">
                      <w:rPr>
                        <w:rFonts w:ascii="GHEA Grapalat" w:hAnsi="GHEA Grapalat" w:cs="Sylfaen"/>
                        <w:sz w:val="22"/>
                        <w:szCs w:val="22"/>
                        <w:lang w:val="en-US"/>
                      </w:rPr>
                      <w:t>ԱՌՈՂՋԱՊԱՀՈՒԹՅԱՆ</w:t>
                    </w:r>
                    <w:r w:rsidR="00D322F5">
                      <w:rPr>
                        <w:rFonts w:ascii="GHEA Grapalat" w:hAnsi="GHEA Grapalat"/>
                        <w:sz w:val="22"/>
                        <w:szCs w:val="22"/>
                        <w:lang w:val="en-US"/>
                      </w:rPr>
                      <w:t xml:space="preserve"> </w:t>
                    </w:r>
                    <w:r w:rsidRPr="00D86BC1">
                      <w:rPr>
                        <w:rFonts w:ascii="GHEA Grapalat" w:hAnsi="GHEA Grapalat" w:cs="Sylfaen"/>
                        <w:sz w:val="22"/>
                        <w:szCs w:val="22"/>
                        <w:lang w:val="en-US"/>
                      </w:rPr>
                      <w:t>ՆԱԽԱՐԱՐՈՒԹՅՈՒՆ</w:t>
                    </w:r>
                  </w:p>
                  <w:p w14:paraId="76EAC299" w14:textId="3B56B2BC" w:rsidR="006A26A6" w:rsidRPr="00D86BC1" w:rsidRDefault="003A5DA3" w:rsidP="006A26A6">
                    <w:pPr>
                      <w:jc w:val="center"/>
                      <w:rPr>
                        <w:rFonts w:ascii="GHEA Grapalat" w:hAnsi="GHEA Grapalat" w:cs="Sylfaen"/>
                        <w:b/>
                        <w:sz w:val="22"/>
                        <w:szCs w:val="22"/>
                        <w:lang w:val="hy-AM"/>
                      </w:rPr>
                    </w:pPr>
                    <w:r w:rsidRPr="00D86BC1">
                      <w:rPr>
                        <w:rFonts w:ascii="GHEA Grapalat" w:hAnsi="GHEA Grapalat" w:cs="Sylfaen"/>
                        <w:b/>
                        <w:sz w:val="22"/>
                        <w:szCs w:val="22"/>
                        <w:lang w:val="en-US"/>
                      </w:rPr>
                      <w:t>ԳԼԽԱՎՈՐ</w:t>
                    </w:r>
                    <w:r w:rsidR="00D322F5">
                      <w:rPr>
                        <w:rFonts w:ascii="GHEA Grapalat" w:hAnsi="GHEA Grapalat" w:cs="Sylfaen"/>
                        <w:b/>
                        <w:sz w:val="22"/>
                        <w:szCs w:val="22"/>
                        <w:lang w:val="en-US"/>
                      </w:rPr>
                      <w:t xml:space="preserve"> </w:t>
                    </w:r>
                    <w:r w:rsidRPr="00D86BC1">
                      <w:rPr>
                        <w:rFonts w:ascii="GHEA Grapalat" w:hAnsi="GHEA Grapalat" w:cs="Sylfaen"/>
                        <w:b/>
                        <w:sz w:val="22"/>
                        <w:szCs w:val="22"/>
                        <w:lang w:val="en-US"/>
                      </w:rPr>
                      <w:t>ՔԱՐՏՈՒՂԱՐ</w:t>
                    </w:r>
                  </w:p>
                  <w:p w14:paraId="27386098" w14:textId="77777777" w:rsidR="005648AC" w:rsidRPr="00CA1C61" w:rsidRDefault="005648AC" w:rsidP="006A26A6">
                    <w:pPr>
                      <w:jc w:val="center"/>
                      <w:rPr>
                        <w:rFonts w:ascii="GHEA Grapalat" w:hAnsi="GHEA Grapalat"/>
                        <w:b/>
                        <w:bCs/>
                        <w:szCs w:val="24"/>
                        <w:lang w:val="en-US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217DFC3" w14:textId="77777777" w:rsidR="005648AC" w:rsidRDefault="005648AC" w:rsidP="00AA1C91">
    <w:pPr>
      <w:rPr>
        <w:rFonts w:ascii="GHEA Grapalat" w:hAnsi="GHEA Grapalat" w:cs="Sylfaen"/>
        <w:lang w:val="en-US"/>
      </w:rPr>
    </w:pPr>
  </w:p>
  <w:p w14:paraId="68EFFF33" w14:textId="77777777" w:rsidR="00AA1C91" w:rsidRPr="005648AC" w:rsidRDefault="00AA1C91" w:rsidP="00AA1C91">
    <w:pPr>
      <w:rPr>
        <w:rFonts w:ascii="GHEA Grapalat" w:hAnsi="GHEA Grapalat"/>
        <w:lang w:val="en-US"/>
      </w:rPr>
    </w:pPr>
  </w:p>
  <w:p w14:paraId="5A1E2CAE" w14:textId="77777777" w:rsidR="002943F2" w:rsidRPr="003C3815" w:rsidRDefault="002943F2" w:rsidP="00A04864">
    <w:pPr>
      <w:pBdr>
        <w:bottom w:val="thinThickSmallGap" w:sz="24" w:space="0" w:color="auto"/>
      </w:pBdr>
      <w:rPr>
        <w:rFonts w:ascii="GHEA Grapalat" w:hAnsi="GHEA Grapalat"/>
        <w:sz w:val="2"/>
        <w:lang w:val="en-US"/>
      </w:rPr>
    </w:pPr>
  </w:p>
  <w:p w14:paraId="52A5084B" w14:textId="710A10C0" w:rsidR="002943F2" w:rsidRPr="003C3815" w:rsidRDefault="002943F2" w:rsidP="00A04864">
    <w:pPr>
      <w:pStyle w:val="Heading1"/>
      <w:spacing w:before="0" w:after="0"/>
      <w:rPr>
        <w:rFonts w:ascii="GHEA Grapalat" w:hAnsi="GHEA Grapalat"/>
        <w:b w:val="0"/>
        <w:sz w:val="18"/>
        <w:szCs w:val="20"/>
      </w:rPr>
    </w:pPr>
    <w:r w:rsidRPr="003C3815">
      <w:rPr>
        <w:rFonts w:ascii="GHEA Grapalat" w:hAnsi="GHEA Grapalat"/>
        <w:b w:val="0"/>
        <w:sz w:val="18"/>
        <w:szCs w:val="20"/>
      </w:rPr>
      <w:t>______________N</w:t>
    </w:r>
    <w:r w:rsidR="00D322F5">
      <w:rPr>
        <w:rFonts w:ascii="GHEA Grapalat" w:hAnsi="GHEA Grapalat"/>
        <w:b w:val="0"/>
        <w:sz w:val="18"/>
        <w:szCs w:val="20"/>
      </w:rPr>
      <w:t xml:space="preserve"> </w:t>
    </w:r>
    <w:r w:rsidR="00AA1C91">
      <w:rPr>
        <w:rFonts w:ascii="GHEA Grapalat" w:hAnsi="GHEA Grapalat"/>
        <w:b w:val="0"/>
        <w:sz w:val="18"/>
        <w:szCs w:val="20"/>
      </w:rPr>
      <w:t>_________________</w:t>
    </w:r>
  </w:p>
  <w:p w14:paraId="203C1378" w14:textId="33DA0102" w:rsidR="002943F2" w:rsidRPr="003C3815" w:rsidRDefault="002943F2" w:rsidP="00A04864">
    <w:pPr>
      <w:pStyle w:val="Heading1"/>
      <w:spacing w:before="0" w:after="0"/>
      <w:rPr>
        <w:rFonts w:ascii="GHEA Grapalat" w:hAnsi="GHEA Grapalat"/>
        <w:b w:val="0"/>
        <w:sz w:val="18"/>
        <w:szCs w:val="20"/>
      </w:rPr>
    </w:pPr>
    <w:r w:rsidRPr="003C3815">
      <w:rPr>
        <w:rFonts w:ascii="GHEA Grapalat" w:hAnsi="GHEA Grapalat" w:cs="Sylfaen"/>
        <w:b w:val="0"/>
        <w:sz w:val="18"/>
        <w:szCs w:val="20"/>
        <w:lang w:val="ru-RU"/>
      </w:rPr>
      <w:t>Ձեր</w:t>
    </w:r>
    <w:r w:rsidR="00D322F5">
      <w:rPr>
        <w:rFonts w:ascii="GHEA Grapalat" w:hAnsi="GHEA Grapalat" w:cs="Times Armenian"/>
        <w:b w:val="0"/>
        <w:sz w:val="18"/>
        <w:szCs w:val="20"/>
      </w:rPr>
      <w:t xml:space="preserve"> </w:t>
    </w:r>
    <w:r w:rsidR="00AA1C91">
      <w:rPr>
        <w:rFonts w:ascii="GHEA Grapalat" w:hAnsi="GHEA Grapalat" w:cs="Times Armenian"/>
        <w:b w:val="0"/>
        <w:sz w:val="18"/>
        <w:szCs w:val="20"/>
      </w:rPr>
      <w:t>N</w:t>
    </w:r>
    <w:r w:rsidR="00D322F5">
      <w:rPr>
        <w:rFonts w:ascii="GHEA Grapalat" w:hAnsi="GHEA Grapalat" w:cs="Times Armenian"/>
        <w:b w:val="0"/>
        <w:sz w:val="18"/>
        <w:szCs w:val="20"/>
      </w:rPr>
      <w:t xml:space="preserve"> </w:t>
    </w:r>
    <w:r w:rsidR="00AA1C91">
      <w:rPr>
        <w:rFonts w:ascii="GHEA Grapalat" w:hAnsi="GHEA Grapalat" w:cs="Times Armenian"/>
        <w:b w:val="0"/>
        <w:sz w:val="18"/>
        <w:szCs w:val="20"/>
      </w:rPr>
      <w:t>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C1"/>
    <w:rsid w:val="00003E19"/>
    <w:rsid w:val="00012A6A"/>
    <w:rsid w:val="0001355E"/>
    <w:rsid w:val="00017691"/>
    <w:rsid w:val="00020385"/>
    <w:rsid w:val="00026F81"/>
    <w:rsid w:val="00027DD8"/>
    <w:rsid w:val="00035611"/>
    <w:rsid w:val="00041CC0"/>
    <w:rsid w:val="00067A26"/>
    <w:rsid w:val="00076D02"/>
    <w:rsid w:val="00083873"/>
    <w:rsid w:val="00085FB8"/>
    <w:rsid w:val="0008614C"/>
    <w:rsid w:val="00092FA3"/>
    <w:rsid w:val="000B5DC2"/>
    <w:rsid w:val="000B7E3F"/>
    <w:rsid w:val="000C07AE"/>
    <w:rsid w:val="000C3BB1"/>
    <w:rsid w:val="000D01AC"/>
    <w:rsid w:val="000F05C5"/>
    <w:rsid w:val="00100C62"/>
    <w:rsid w:val="00103906"/>
    <w:rsid w:val="00126845"/>
    <w:rsid w:val="0013579D"/>
    <w:rsid w:val="001359AB"/>
    <w:rsid w:val="00172A1E"/>
    <w:rsid w:val="0017303A"/>
    <w:rsid w:val="001770C9"/>
    <w:rsid w:val="0018238E"/>
    <w:rsid w:val="00184E2A"/>
    <w:rsid w:val="001856F6"/>
    <w:rsid w:val="00197017"/>
    <w:rsid w:val="001B590C"/>
    <w:rsid w:val="001C185E"/>
    <w:rsid w:val="001C2EB6"/>
    <w:rsid w:val="001D53BB"/>
    <w:rsid w:val="002250E1"/>
    <w:rsid w:val="00243736"/>
    <w:rsid w:val="00250C56"/>
    <w:rsid w:val="00270ED9"/>
    <w:rsid w:val="002943F2"/>
    <w:rsid w:val="00296A89"/>
    <w:rsid w:val="002C0CFC"/>
    <w:rsid w:val="002C26B2"/>
    <w:rsid w:val="002C2E4D"/>
    <w:rsid w:val="002D0287"/>
    <w:rsid w:val="002E236E"/>
    <w:rsid w:val="0030019C"/>
    <w:rsid w:val="00305C11"/>
    <w:rsid w:val="00312D14"/>
    <w:rsid w:val="00341768"/>
    <w:rsid w:val="003556B6"/>
    <w:rsid w:val="00367BCD"/>
    <w:rsid w:val="003728D6"/>
    <w:rsid w:val="0039098E"/>
    <w:rsid w:val="00391637"/>
    <w:rsid w:val="00395D87"/>
    <w:rsid w:val="003A1C8F"/>
    <w:rsid w:val="003A34A5"/>
    <w:rsid w:val="003A576A"/>
    <w:rsid w:val="003A5DA3"/>
    <w:rsid w:val="003C3446"/>
    <w:rsid w:val="003C3815"/>
    <w:rsid w:val="003D7429"/>
    <w:rsid w:val="00401698"/>
    <w:rsid w:val="0041721A"/>
    <w:rsid w:val="00421CBC"/>
    <w:rsid w:val="00426DD7"/>
    <w:rsid w:val="004344E8"/>
    <w:rsid w:val="0045104A"/>
    <w:rsid w:val="0046293A"/>
    <w:rsid w:val="00467F54"/>
    <w:rsid w:val="00471619"/>
    <w:rsid w:val="00476DA9"/>
    <w:rsid w:val="0048716F"/>
    <w:rsid w:val="0049102F"/>
    <w:rsid w:val="004A0516"/>
    <w:rsid w:val="004A6E7F"/>
    <w:rsid w:val="004C6040"/>
    <w:rsid w:val="004F32A9"/>
    <w:rsid w:val="00503604"/>
    <w:rsid w:val="005274DD"/>
    <w:rsid w:val="005423D1"/>
    <w:rsid w:val="00543DBC"/>
    <w:rsid w:val="005554DE"/>
    <w:rsid w:val="00563ADD"/>
    <w:rsid w:val="005648AC"/>
    <w:rsid w:val="0058372B"/>
    <w:rsid w:val="00593C8C"/>
    <w:rsid w:val="005A64F6"/>
    <w:rsid w:val="005A6799"/>
    <w:rsid w:val="005B1812"/>
    <w:rsid w:val="005C574A"/>
    <w:rsid w:val="005E781F"/>
    <w:rsid w:val="00604673"/>
    <w:rsid w:val="00611A53"/>
    <w:rsid w:val="00645A41"/>
    <w:rsid w:val="0066420F"/>
    <w:rsid w:val="00665288"/>
    <w:rsid w:val="0067145F"/>
    <w:rsid w:val="00685D49"/>
    <w:rsid w:val="006A26A6"/>
    <w:rsid w:val="006A5694"/>
    <w:rsid w:val="006B1964"/>
    <w:rsid w:val="006D023C"/>
    <w:rsid w:val="006E1F3D"/>
    <w:rsid w:val="006E399A"/>
    <w:rsid w:val="006E635F"/>
    <w:rsid w:val="007029B4"/>
    <w:rsid w:val="00702D0F"/>
    <w:rsid w:val="007068AB"/>
    <w:rsid w:val="00711D2F"/>
    <w:rsid w:val="00714BE1"/>
    <w:rsid w:val="00724BE6"/>
    <w:rsid w:val="00730B12"/>
    <w:rsid w:val="00732804"/>
    <w:rsid w:val="00736940"/>
    <w:rsid w:val="0075209B"/>
    <w:rsid w:val="00776B49"/>
    <w:rsid w:val="00782F9D"/>
    <w:rsid w:val="007A3561"/>
    <w:rsid w:val="007A4E0B"/>
    <w:rsid w:val="007A5249"/>
    <w:rsid w:val="007D10BA"/>
    <w:rsid w:val="007D3FCF"/>
    <w:rsid w:val="007E28C2"/>
    <w:rsid w:val="007F2B5B"/>
    <w:rsid w:val="007F6B5A"/>
    <w:rsid w:val="00800438"/>
    <w:rsid w:val="008048CA"/>
    <w:rsid w:val="00810590"/>
    <w:rsid w:val="00815217"/>
    <w:rsid w:val="008414C4"/>
    <w:rsid w:val="00841E57"/>
    <w:rsid w:val="00853E34"/>
    <w:rsid w:val="008571BE"/>
    <w:rsid w:val="00866875"/>
    <w:rsid w:val="00876D7F"/>
    <w:rsid w:val="008830D6"/>
    <w:rsid w:val="008953A6"/>
    <w:rsid w:val="00897C53"/>
    <w:rsid w:val="008A115B"/>
    <w:rsid w:val="008B7E7D"/>
    <w:rsid w:val="008C05A0"/>
    <w:rsid w:val="008C1CFC"/>
    <w:rsid w:val="008C7C49"/>
    <w:rsid w:val="008D6199"/>
    <w:rsid w:val="008E7974"/>
    <w:rsid w:val="008F70FF"/>
    <w:rsid w:val="00944C4C"/>
    <w:rsid w:val="009513D4"/>
    <w:rsid w:val="0095462E"/>
    <w:rsid w:val="00967D8A"/>
    <w:rsid w:val="00980C1B"/>
    <w:rsid w:val="00983264"/>
    <w:rsid w:val="009A312F"/>
    <w:rsid w:val="009B2B7C"/>
    <w:rsid w:val="009B4B72"/>
    <w:rsid w:val="009B7793"/>
    <w:rsid w:val="009C1FC0"/>
    <w:rsid w:val="009E377C"/>
    <w:rsid w:val="009F2623"/>
    <w:rsid w:val="00A04864"/>
    <w:rsid w:val="00A27BEE"/>
    <w:rsid w:val="00A34933"/>
    <w:rsid w:val="00A44FC9"/>
    <w:rsid w:val="00A66628"/>
    <w:rsid w:val="00A91383"/>
    <w:rsid w:val="00A97851"/>
    <w:rsid w:val="00AA1C91"/>
    <w:rsid w:val="00AB0472"/>
    <w:rsid w:val="00AD2809"/>
    <w:rsid w:val="00AD4828"/>
    <w:rsid w:val="00B05A0B"/>
    <w:rsid w:val="00B154C5"/>
    <w:rsid w:val="00B20DE6"/>
    <w:rsid w:val="00B33B5D"/>
    <w:rsid w:val="00B34B60"/>
    <w:rsid w:val="00B353BF"/>
    <w:rsid w:val="00B53CCD"/>
    <w:rsid w:val="00B74387"/>
    <w:rsid w:val="00B7565B"/>
    <w:rsid w:val="00B81528"/>
    <w:rsid w:val="00B84FA1"/>
    <w:rsid w:val="00B91CD2"/>
    <w:rsid w:val="00BB4AD6"/>
    <w:rsid w:val="00BE7BE8"/>
    <w:rsid w:val="00BF4AF0"/>
    <w:rsid w:val="00C04FB2"/>
    <w:rsid w:val="00C2369F"/>
    <w:rsid w:val="00C25414"/>
    <w:rsid w:val="00C266E5"/>
    <w:rsid w:val="00C31877"/>
    <w:rsid w:val="00C40D5E"/>
    <w:rsid w:val="00C417E7"/>
    <w:rsid w:val="00C45E8B"/>
    <w:rsid w:val="00C55B1D"/>
    <w:rsid w:val="00C71ED2"/>
    <w:rsid w:val="00C94B7D"/>
    <w:rsid w:val="00CA1800"/>
    <w:rsid w:val="00CA1C61"/>
    <w:rsid w:val="00CA1EA9"/>
    <w:rsid w:val="00CB2043"/>
    <w:rsid w:val="00CD06BE"/>
    <w:rsid w:val="00CD5DD4"/>
    <w:rsid w:val="00CD6DA8"/>
    <w:rsid w:val="00CE3407"/>
    <w:rsid w:val="00CE64A1"/>
    <w:rsid w:val="00CF4D69"/>
    <w:rsid w:val="00CF6302"/>
    <w:rsid w:val="00D15711"/>
    <w:rsid w:val="00D179D0"/>
    <w:rsid w:val="00D17B31"/>
    <w:rsid w:val="00D322F5"/>
    <w:rsid w:val="00D4656D"/>
    <w:rsid w:val="00D5667D"/>
    <w:rsid w:val="00D567A1"/>
    <w:rsid w:val="00D63A8B"/>
    <w:rsid w:val="00D650B1"/>
    <w:rsid w:val="00D66426"/>
    <w:rsid w:val="00D67B27"/>
    <w:rsid w:val="00D86BC1"/>
    <w:rsid w:val="00D93C7F"/>
    <w:rsid w:val="00D941A5"/>
    <w:rsid w:val="00DB2C1A"/>
    <w:rsid w:val="00DB5891"/>
    <w:rsid w:val="00DD6135"/>
    <w:rsid w:val="00DF6D11"/>
    <w:rsid w:val="00E1341E"/>
    <w:rsid w:val="00E20DB9"/>
    <w:rsid w:val="00E30094"/>
    <w:rsid w:val="00E416F8"/>
    <w:rsid w:val="00E504AF"/>
    <w:rsid w:val="00EA77B5"/>
    <w:rsid w:val="00EB4C5C"/>
    <w:rsid w:val="00EC5C61"/>
    <w:rsid w:val="00ED602E"/>
    <w:rsid w:val="00ED61D7"/>
    <w:rsid w:val="00ED7073"/>
    <w:rsid w:val="00ED7AEC"/>
    <w:rsid w:val="00EF0DDB"/>
    <w:rsid w:val="00F169BD"/>
    <w:rsid w:val="00F34064"/>
    <w:rsid w:val="00F35582"/>
    <w:rsid w:val="00F37150"/>
    <w:rsid w:val="00F4428A"/>
    <w:rsid w:val="00F519F7"/>
    <w:rsid w:val="00F608D0"/>
    <w:rsid w:val="00F93B09"/>
    <w:rsid w:val="00F93FBF"/>
    <w:rsid w:val="00FA0BEF"/>
    <w:rsid w:val="00FA761A"/>
    <w:rsid w:val="00FB76D9"/>
    <w:rsid w:val="00FC508D"/>
    <w:rsid w:val="00FD1FE2"/>
    <w:rsid w:val="00FE770F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B3AEF5"/>
  <w15:chartTrackingRefBased/>
  <w15:docId w15:val="{40FC1359-C873-4271-9242-F0DAB114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BC1"/>
    <w:pPr>
      <w:ind w:firstLine="851"/>
      <w:jc w:val="both"/>
    </w:pPr>
    <w:rPr>
      <w:rFonts w:ascii="Times Armenian" w:hAnsi="Times Armenian"/>
      <w:sz w:val="28"/>
      <w:szCs w:val="28"/>
      <w:lang w:val="ru-RU" w:eastAsia="ru-RU"/>
    </w:rPr>
  </w:style>
  <w:style w:type="paragraph" w:styleId="Heading1">
    <w:name w:val="heading 1"/>
    <w:basedOn w:val="Normal"/>
    <w:next w:val="Normal"/>
    <w:qFormat/>
    <w:rsid w:val="007068AB"/>
    <w:pPr>
      <w:keepNext/>
      <w:spacing w:before="240" w:after="60" w:line="276" w:lineRule="auto"/>
      <w:ind w:firstLine="0"/>
      <w:jc w:val="left"/>
      <w:outlineLvl w:val="0"/>
    </w:pPr>
    <w:rPr>
      <w:rFonts w:ascii="Arial" w:eastAsia="Calibri" w:hAnsi="Arial" w:cs="Arial"/>
      <w:b/>
      <w:bCs/>
      <w:kern w:val="32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A1EA9"/>
    <w:pPr>
      <w:spacing w:after="200" w:line="276" w:lineRule="auto"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paragraph" w:styleId="Header">
    <w:name w:val="header"/>
    <w:basedOn w:val="Normal"/>
    <w:rsid w:val="007068AB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Footer">
    <w:name w:val="footer"/>
    <w:basedOn w:val="Normal"/>
    <w:rsid w:val="007068AB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800438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CharChar">
    <w:name w:val="Char Char"/>
    <w:basedOn w:val="Normal"/>
    <w:rsid w:val="004C6040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character" w:styleId="Hyperlink">
    <w:name w:val="Hyperlink"/>
    <w:unhideWhenUsed/>
    <w:rsid w:val="00F34064"/>
    <w:rPr>
      <w:color w:val="0000FF"/>
      <w:u w:val="single"/>
    </w:rPr>
  </w:style>
  <w:style w:type="paragraph" w:styleId="NormalWeb">
    <w:name w:val="Normal (Web)"/>
    <w:basedOn w:val="Normal"/>
    <w:unhideWhenUsed/>
    <w:rsid w:val="00F34064"/>
    <w:pPr>
      <w:spacing w:before="100" w:beforeAutospacing="1" w:after="100" w:afterAutospacing="1" w:line="276" w:lineRule="auto"/>
      <w:ind w:firstLine="0"/>
      <w:jc w:val="left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CharChar0">
    <w:name w:val="Знак Знак Char Char"/>
    <w:basedOn w:val="Normal"/>
    <w:rsid w:val="00F34064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character" w:styleId="Emphasis">
    <w:name w:val="Emphasis"/>
    <w:qFormat/>
    <w:rsid w:val="0013579D"/>
    <w:rPr>
      <w:i/>
      <w:iCs/>
    </w:rPr>
  </w:style>
  <w:style w:type="paragraph" w:customStyle="1" w:styleId="msonormalmrcssattr">
    <w:name w:val="msonormal_mr_css_attr"/>
    <w:basedOn w:val="Normal"/>
    <w:rsid w:val="00DB5891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3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ForAll\Blank\GlxavorQartux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ovRyfM2k4CngNfCec6EoGmzp05/egE5hCod5mVoVic0=</DigestValue>
    </Reference>
    <Reference Type="http://www.w3.org/2000/09/xmldsig#Object" URI="#idOfficeObject">
      <DigestMethod Algorithm="http://www.w3.org/2001/04/xmlenc#sha256"/>
      <DigestValue>r3nmsScy5QbFGh89+sAnn5vwwXvWh9rf7IflvgUvLxE=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c900X/T8Msew3thAw835jHefcShYIrHyoNqu2Ay8Azc=</DigestValue>
    </Reference>
    <Reference Type="http://www.w3.org/2000/09/xmldsig#Object" URI="#idValidSigLnImg">
      <DigestMethod Algorithm="http://www.w3.org/2001/04/xmlenc#sha256"/>
      <DigestValue>O28nyLI6/a5YfvX6Yjx+DdSINcs7MIbDQXj6Z+++7L8=</DigestValue>
    </Reference>
    <Reference Type="http://www.w3.org/2000/09/xmldsig#Object" URI="#idInvalidSigLnImg">
      <DigestMethod Algorithm="http://www.w3.org/2001/04/xmlenc#sha256"/>
      <DigestValue>Ge15d5RAlchl7+xWqM5p6BImTiPmDEfBGArxKqQBk6c=</DigestValue>
    </Reference>
  </SignedInfo>
  <SignatureValue>qYJg7xZcInFLMKjHGPrUkbTJ3Y+Fv/9tO28bzM4/2sac2MeS2n0Gl2yfenq7USSQrSjbDgTj1tm1
IqKzMpgexCFYdXRUAK7SmofgktCznPMjgWHJh7pyPVO1XO+009oMttEzcCbo2AbP3uOLbvMzi5Ha
zqamovOu64iJDJem4YhFzLx13NGj0Ewlfeiy1Jz+yt2wHOw0jpWeRtJuz3WahOixulBfoX7NcIZ6
SM6C6zofZoHedFqdPUd7cUMSivCEgUkqkBpKguJkEEZFGhWYImx40RjmOSptVAnnHJofq360+PxL
zM7ZUpKpaUO2fPL89TNCYTxJwAd6CmpX5woezw==</SignatureValue>
  <KeyInfo>
    <X509Data>
      <X509Certificate>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j7ceLF6lxtnRPhzLIPtgrimQ+7zj1W/bLmLCUskTxjM=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gx96sOK1whLTslB1QxxB9NXZWIdyWaf2u/i/XL23ubc=</DigestValue>
      </Reference>
      <Reference URI="/word/document.xml?ContentType=application/vnd.openxmlformats-officedocument.wordprocessingml.document.main+xml">
        <DigestMethod Algorithm="http://www.w3.org/2001/04/xmlenc#sha256"/>
        <DigestValue>MVubnmbfO7pdUKuBnwYhvOGDSKve4R5N+Fy9YF14LyY=</DigestValue>
      </Reference>
      <Reference URI="/word/endnotes.xml?ContentType=application/vnd.openxmlformats-officedocument.wordprocessingml.endnotes+xml">
        <DigestMethod Algorithm="http://www.w3.org/2001/04/xmlenc#sha256"/>
        <DigestValue>akGufAmOyuXHCiIIIrSxR6bC7nWWLd3JUVtnLKlK7VU=</DigestValue>
      </Reference>
      <Reference URI="/word/fontTable.xml?ContentType=application/vnd.openxmlformats-officedocument.wordprocessingml.fontTable+xml">
        <DigestMethod Algorithm="http://www.w3.org/2001/04/xmlenc#sha256"/>
        <DigestValue>x+bauUzjLWtGgWLlclnrPiAO0eSiz7zb8c5SZEd6970=</DigestValue>
      </Reference>
      <Reference URI="/word/footer1.xml?ContentType=application/vnd.openxmlformats-officedocument.wordprocessingml.footer+xml">
        <DigestMethod Algorithm="http://www.w3.org/2001/04/xmlenc#sha256"/>
        <DigestValue>lVb0zc8K73AFVT3Kn3HkQo1uMr8BOsrhqYeE3nLrtXs=</DigestValue>
      </Reference>
      <Reference URI="/word/footnotes.xml?ContentType=application/vnd.openxmlformats-officedocument.wordprocessingml.footnotes+xml">
        <DigestMethod Algorithm="http://www.w3.org/2001/04/xmlenc#sha256"/>
        <DigestValue>v5Spx8iilJA1auGJYLRGEjKAeo/khn/lVXY8BNGIQ2k=</DigestValue>
      </Reference>
      <Reference URI="/word/header1.xml?ContentType=application/vnd.openxmlformats-officedocument.wordprocessingml.header+xml">
        <DigestMethod Algorithm="http://www.w3.org/2001/04/xmlenc#sha256"/>
        <DigestValue>b48OVvR+zz2SCf9V6RReOKvS6yKL19btYql2KNFkBLc=</DigestValue>
      </Reference>
      <Reference URI="/word/header2.xml?ContentType=application/vnd.openxmlformats-officedocument.wordprocessingml.header+xml">
        <DigestMethod Algorithm="http://www.w3.org/2001/04/xmlenc#sha256"/>
        <DigestValue>/Oo0EYtD0xpF0hDvcE8ZUpdnTjKMt2bZ3Xz1835G1k8=</DigestValue>
      </Reference>
      <Reference URI="/word/media/image1.emf?ContentType=image/x-emf">
        <DigestMethod Algorithm="http://www.w3.org/2001/04/xmlenc#sha256"/>
        <DigestValue>Pf9T8tQTZM0WRsHJoFIG4yIzARDLj1RE8BmZhggoV3k=</DigestValue>
      </Reference>
      <Reference URI="/word/media/image2.jpeg?ContentType=image/jpeg">
        <DigestMethod Algorithm="http://www.w3.org/2001/04/xmlenc#sha256"/>
        <DigestValue>KH31TdmXfU0MspvZa3ndmK+euM9kN9QVXVv6Uzd3eak=</DigestValue>
      </Reference>
      <Reference URI="/word/media/image3.png?ContentType=image/png">
        <DigestMethod Algorithm="http://www.w3.org/2001/04/xmlenc#sha256"/>
        <DigestValue>eOC6KQJh7UZQlDky0pKjHMQG3PKuD7GSIQP6n9PG2fI=</DigestValue>
      </Reference>
      <Reference URI="/word/settings.xml?ContentType=application/vnd.openxmlformats-officedocument.wordprocessingml.settings+xml">
        <DigestMethod Algorithm="http://www.w3.org/2001/04/xmlenc#sha256"/>
        <DigestValue>5Q+lNDIwyA6Yhk0VqZSxVIl9wcr1iQzyj6ZaucP8MB8=</DigestValue>
      </Reference>
      <Reference URI="/word/styles.xml?ContentType=application/vnd.openxmlformats-officedocument.wordprocessingml.styles+xml">
        <DigestMethod Algorithm="http://www.w3.org/2001/04/xmlenc#sha256"/>
        <DigestValue>CewG3erTDsHkASCK+2Rn0KUFH+o9VSPcIe/eTiM5YuQ=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ABI/l8LUCieue48MPr5Ijzd54KE+cUWIfeP7OtaMp24=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2024-08-16T12:57:45Z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{AB1D7A4B-9358-492A-9073-FE8A6FA47AD6}</SetupID>
          <SignatureText/>
          <SignatureImage>AQAAAGwAAAAAAAAAAAAAAHoAAAAXAAAAAAAAAAAAAADoCwAAUwIAACBFTUYAAAEAJEYAAAwAAAABAAAAAAAAAAAAAAAAAAAAgAcAADgEAADcAQAADAEAAAAAAAAAAAAAAAAAAGBDBwDgFgQARgAAACwAAAAgAAAARU1GKwFAAQAcAAAAEAAAAAIQwNsBAAAAYAAAAGAAAABGAAAAaA0AAFwNAABFTUYrIkAEAAwAAAAAAAAAHkAJAAwAAAAAAAAAJEABAAwAAAAAAAAAMEACABAAAAAEAAAAAACAPyFABwAMAAAAAAAAAAhAAAW0DAAAq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xmhR3H0U9mhUGGhoDFBaQKFQAY0uDAR0VBQcFMA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OAX/BC3NxGgUTGgEBFAEBAQ0TARUBpj8A69FvAQEVF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ՌՈՒԲԵՆԻ ՎԱՐԴԱՆՈՒՇ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2024-08-16T12:57:45Z</xd:SigningTime>
          <xd:SigningCertificate>
            <xd:Cert>
              <xd:CertDigest>
                <DigestMethod Algorithm="http://www.w3.org/2001/04/xmlenc#sha256"/>
                <DigestValue>+01Yf238eE0v0mJf9D7oJ09ZAN3BnLhUVS1Y1HJclXQ=</DigestValue>
              </xd:CertDigest>
              <xd:IssuerSerial>
                <X509IssuerName>CN=CA of RoA, SERIALNUMBER=1, O=EKENG CJSC, C=AM</X509IssuerName>
                <X509SerialNumber>8354788014489375072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4BAAB/AAAAAAAAAAAAAAA/GgAAaQwAACBFTUYAAAEA7FEAAMMAAAAFAAAAAAAAAAAAAAAAAAAAgAcAADgEAADcAQAADAEAAAAAAAAAAAAAAAAAAGBDBwDgFgQACgAAABAAAAAAAAAAAAAAAEsAAAAQAAAAAAAAAAUAAAAeAAAAGAAAAAAAAAAAAAAADwEAAIAAAAAnAAAAGAAAAAEAAAAAAAAAAAAAAAAAAAAlAAAADAAAAAEAAABMAAAAZAAAAAAAAAAAAAAADgEAAH8AAAAAAAAAAAAAAA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8PDwAAAAAAAlAAAADAAAAAEAAABMAAAAZAAAAAAAAAAAAAAADgEAAH8AAAAAAAAAAAAAAA8BAACAAAAAIQDwAAAAAAAAAAAAAACAPwAAAAAAAAAAAACAPwAAAAAAAAAAAAAAAAAAAAAAAAAAAAAAAAAAAAAAAAAAJQAAAAwAAAAAAACAKAAAAAwAAAABAAAAJwAAABgAAAABAAAAAAAAAPDw8AAAAAAAJQAAAAwAAAABAAAATAAAAGQAAAAAAAAAAAAAAA4BAAB/AAAAAAAAAAAAAAAP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////AAAAAAAlAAAADAAAAAEAAABMAAAAZAAAAAAAAAAAAAAADgEAAH8AAAAAAAAAAAAAAA8BAACAAAAAIQDwAAAAAAAAAAAAAACAPwAAAAAAAAAAAACAPwAAAAAAAAAAAAAAAAAAAAAAAAAAAAAAAAAAAAAAAAAAJQAAAAwAAAAAAACAKAAAAAwAAAABAAAAJwAAABgAAAABAAAAAAAAAP///wAAAAAAJQAAAAwAAAABAAAATAAAAGQAAAAAAAAAAAAAAA4BAAB/AAAAAAAAAAAAAAAP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oKBgEAALyr7wB4Xtp2iwsK9jCs7wAcru8AhV7adklhGDnUq+8AAAAAAAAAAACA5SlZpnn+WFBoCgFUq+8AuKvvAPqhJFn/////pKvvANK7AFlQIAVZBrwAWUcf/1hZH/9YDWEYOYDlKVltYRg5zKvvALO7AFmI16QKAAAAAAAAuiD0q+8AhK3vADlc2nbUq+8AAgAAAEVc2nYMqClZ4P///wAAAAAAAAAAAAAAAJABAAAAAAABAAAAAGEAcgAAAGEABgAAAAAAAADh96l1AAAAAAYAAAAore8AKK3vAAACAAD8////AQAAAAAAAAAAAAAAAAAAAAAAAADoxOV2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P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4Bf8ELc3EaBRMaAQEUAQEBDRMBFQGmPwDr0W8BAR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AOAQAAfAAAAAAAAABQAAAADw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QAAAAKAAAAUAAAAIwAAABcAAAAAQAAAFVVxkG+hMZBCgAAAFAAAAARAAAATAAAAAAAAAAAAAAAAAAAAP//////////cAAAAEwFSAVSBTIFNQVGBTsFIABOBTEFUAU0BTEFRgVIBVIFRwUAAAgAAAAIAAAACAAAAAgAAAAIAAAACAAAAAcAAAADAAAACAAAAAkAAAAIAAAACAAAAAkAAAAIAAAACAAAAAgAAAAHAAAASwAAAEAAAAAwAAAABQAAACAAAAABAAAAAQAAABAAAAAAAAAAAAAAAA8BAACAAAAAAAAAAAAAAAAP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</Object>
  <Object Id="idInvalidSigLnImg">AQAAAGwAAAAAAAAAAAAAAA4BAAB/AAAAAAAAAAAAAAA/GgAAaQwAACBFTUYAAAEAlFUAAMkAAAAFAAAAAAAAAAAAAAAAAAAAgAcAADgEAADcAQAADAEAAAAAAAAAAAAAAAAAAGBDBwDgFgQACgAAABAAAAAAAAAAAAAAAEsAAAAQAAAAAAAAAAUAAAAeAAAAGAAAAAAAAAAAAAAADwEAAIAAAAAnAAAAGAAAAAEAAAAAAAAAAAAAAAAAAAAlAAAADAAAAAEAAABMAAAAZAAAAAAAAAAAAAAADgEAAH8AAAAAAAAAAAAAAA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8PDwAAAAAAAlAAAADAAAAAEAAABMAAAAZAAAAAAAAAAAAAAADgEAAH8AAAAAAAAAAAAAAA8BAACAAAAAIQDwAAAAAAAAAAAAAACAPwAAAAAAAAAAAACAPwAAAAAAAAAAAAAAAAAAAAAAAAAAAAAAAAAAAAAAAAAAJQAAAAwAAAAAAACAKAAAAAwAAAABAAAAJwAAABgAAAABAAAAAAAAAPDw8AAAAAAAJQAAAAwAAAABAAAATAAAAGQAAAAAAAAAAAAAAA4BAAB/AAAAAAAAAAAAAAAP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////AAAAAAAlAAAADAAAAAEAAABMAAAAZAAAAAAAAAAAAAAADgEAAH8AAAAAAAAAAAAAAA8BAACAAAAAIQDwAAAAAAAAAAAAAACAPwAAAAAAAAAAAACAPwAAAAAAAAAAAAAAAAAAAAAAAAAAAAAAAAAAAAAAAAAAJQAAAAwAAAAAAACAKAAAAAwAAAABAAAAJwAAABgAAAABAAAAAAAAAP///wAAAAAAJQAAAAwAAAABAAAATAAAAGQAAAAAAAAAAAAAAA4BAAB/AAAAAAAAAAAAAAAP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oKBgEAALyr7wB4Xtp2iwsK9jCs7wAcru8AhV7adklhGDnUq+8AAAAAAAAAAACA5SlZpnn+WFBoCgFUq+8AuKvvAPqhJFn/////pKvvANK7AFlQIAVZBrwAWUcf/1hZH/9YDWEYOYDlKVltYRg5zKvvALO7AFmI16QKAAAAAAAAuiD0q+8AhK3vADlc2nbUq+8AAgAAAEVc2nYMqClZ4P///wAAAAAAAAAAAAAAAJABAAAAAAABAAAAAGEAcgAAAGEABgAAAAAAAADh96l1AAAAAAYAAAAore8AKK3vAAACAAD8////AQAAAAAAAAAAAAAAAAAAAAAAAADoxOV2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P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4Bf8ELc3EaBRMaAQEUAQEBDRMBFQGmPwDr0W8BAR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AOAQAAfAAAAAAAAABQAAAADw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QAAAAKAAAAUAAAAIwAAABcAAAAAQAAAFVVxkG+hMZBCgAAAFAAAAARAAAATAAAAAAAAAAAAAAAAAAAAP//////////cAAAAEwFSAVSBTIFNQVGBTsFIABOBTEFUAU0BTEFRgVIBVIFRwXy/wgAAAAIAAAACAAAAAgAAAAIAAAACAAAAAcAAAADAAAACAAAAAkAAAAIAAAACAAAAAkAAAAIAAAACAAAAAgAAAAHAAAASwAAAEAAAAAwAAAABQAAACAAAAABAAAAAQAAABAAAAAAAAAAAAAAAA8BAACAAAAAAAAAAAAAAAAP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GlxavorQartuxar.dotm</Template>
  <TotalTime>95</TotalTime>
  <Pages>2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Esmeralda Dallakyan</dc:creator>
  <cp:keywords>https://mul2-moh.gov.am/tasks/758664/oneclick/GRUTYUN-VAVER.docx?token=93c6ed38567f8e52ad8563ddd2d8358c</cp:keywords>
  <cp:lastModifiedBy>Roza Mirzoyan</cp:lastModifiedBy>
  <cp:revision>8</cp:revision>
  <cp:lastPrinted>2024-03-05T05:47:00Z</cp:lastPrinted>
  <dcterms:created xsi:type="dcterms:W3CDTF">2024-08-12T14:21:00Z</dcterms:created>
  <dcterms:modified xsi:type="dcterms:W3CDTF">2024-08-16T12:57:00Z</dcterms:modified>
</cp:coreProperties>
</file>