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49" w:rsidRDefault="00DF2E4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DF2E49" w:rsidRPr="003A3CD2" w:rsidRDefault="00DF2E4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 xml:space="preserve">Приложение 3 </w:t>
      </w:r>
    </w:p>
    <w:p w:rsidR="00DF2E49" w:rsidRPr="003A3CD2" w:rsidRDefault="00DF2E4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DF2E49" w:rsidRPr="003A3CD2" w:rsidRDefault="00DF2E4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>от 25 мая 2017 года № 247-A</w:t>
      </w:r>
    </w:p>
    <w:p w:rsidR="00DF2E49" w:rsidRPr="003A3CD2" w:rsidRDefault="00DF2E49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DF2E49" w:rsidRPr="003A3CD2" w:rsidRDefault="00DF2E49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3A3CD2">
        <w:rPr>
          <w:rFonts w:ascii="GHEA Grapalat Cyr" w:hAnsi="GHEA Grapalat Cyr"/>
          <w:i/>
          <w:u w:val="single"/>
        </w:rPr>
        <w:t>Типовая форма</w:t>
      </w:r>
    </w:p>
    <w:p w:rsidR="00DF2E49" w:rsidRPr="003A3CD2" w:rsidRDefault="00DF2E4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DF2E49" w:rsidRPr="003A3CD2" w:rsidRDefault="00DF2E4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3A3CD2">
        <w:rPr>
          <w:rFonts w:ascii="GHEA Grapalat Cyr" w:hAnsi="GHEA Grapalat Cyr" w:cs="Times New Roman"/>
          <w:sz w:val="24"/>
          <w:szCs w:val="24"/>
        </w:rPr>
        <w:t>О ЗАПРОСЕ КОТИРОВОК</w:t>
      </w:r>
    </w:p>
    <w:p w:rsidR="00DF2E49" w:rsidRPr="003A3CD2" w:rsidRDefault="00DF2E4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DF2E49" w:rsidRPr="003A3CD2" w:rsidRDefault="00DF2E4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запросу кот</w:t>
      </w:r>
      <w:r>
        <w:rPr>
          <w:rFonts w:ascii="GHEA Grapalat Cyr" w:hAnsi="GHEA Grapalat Cyr" w:cs="Times New Roman"/>
          <w:sz w:val="24"/>
          <w:szCs w:val="24"/>
        </w:rPr>
        <w:t>ировок от "</w:t>
      </w:r>
      <w:r>
        <w:rPr>
          <w:rFonts w:ascii="GHEA Grapalat" w:hAnsi="GHEA Grapalat" w:cs="Times New Roman"/>
          <w:sz w:val="24"/>
          <w:szCs w:val="24"/>
        </w:rPr>
        <w:t>1</w:t>
      </w:r>
      <w:r>
        <w:rPr>
          <w:rFonts w:ascii="GHEA Grapalat" w:hAnsi="GHEA Grapalat" w:cs="Times New Roman"/>
          <w:sz w:val="24"/>
          <w:szCs w:val="24"/>
          <w:lang w:val="en-US"/>
        </w:rPr>
        <w:t>1</w:t>
      </w:r>
      <w:r>
        <w:rPr>
          <w:rFonts w:ascii="GHEA Grapalat" w:hAnsi="GHEA Grapalat" w:cs="Times New Roman"/>
          <w:sz w:val="24"/>
          <w:szCs w:val="24"/>
        </w:rPr>
        <w:t>" "</w:t>
      </w:r>
      <w:r w:rsidRPr="00D94E06">
        <w:rPr>
          <w:rFonts w:ascii="Arial LatArm" w:hAnsi="Arial LatArm" w:cs="Times New Roman"/>
          <w:i/>
          <w:sz w:val="20"/>
        </w:rPr>
        <w:t xml:space="preserve"> </w:t>
      </w:r>
      <w:r w:rsidRPr="00D94E06">
        <w:rPr>
          <w:rFonts w:ascii="GHEA Grapalat Cyr" w:hAnsi="GHEA Grapalat Cyr" w:cs="Times New Roman"/>
          <w:sz w:val="24"/>
          <w:szCs w:val="24"/>
        </w:rPr>
        <w:t>июнь</w:t>
      </w:r>
      <w:r>
        <w:rPr>
          <w:rFonts w:ascii="GHEA Grapalat" w:hAnsi="GHEA Grapalat" w:cs="Times New Roman"/>
          <w:sz w:val="24"/>
          <w:szCs w:val="24"/>
        </w:rPr>
        <w:t>" 20</w:t>
      </w:r>
      <w:r w:rsidRPr="000027EE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3A3CD2">
        <w:rPr>
          <w:rFonts w:ascii="GHEA Grapalat Cyr" w:hAnsi="GHEA Grapalat Cyr" w:cs="Times New Roman"/>
          <w:sz w:val="24"/>
          <w:szCs w:val="24"/>
        </w:rPr>
        <w:t>года "</w:t>
      </w:r>
      <w:r w:rsidRPr="000027EE">
        <w:rPr>
          <w:rFonts w:ascii="GHEA Grapalat" w:hAnsi="GHEA Grapalat" w:cs="Times New Roman"/>
          <w:sz w:val="24"/>
          <w:szCs w:val="24"/>
        </w:rPr>
        <w:t>1</w:t>
      </w:r>
      <w:r w:rsidRPr="003A3CD2">
        <w:rPr>
          <w:rFonts w:ascii="GHEA Grapalat Cyr" w:hAnsi="GHEA Grapalat Cyr" w:cs="Times New Roma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DF2E49" w:rsidRPr="003A3CD2" w:rsidRDefault="00DF2E4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DF2E49" w:rsidRPr="001B1E90" w:rsidRDefault="00DF2E4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>
        <w:rPr>
          <w:rFonts w:ascii="GHEA Grapalat" w:hAnsi="GHEA Grapalat" w:cs="Times New Roman"/>
          <w:sz w:val="24"/>
          <w:szCs w:val="24"/>
        </w:rPr>
        <w:t>GHTsDzB-18/</w:t>
      </w:r>
      <w:r w:rsidRPr="001B1E90">
        <w:rPr>
          <w:rFonts w:ascii="GHEA Grapalat" w:hAnsi="GHEA Grapalat" w:cs="Times New Roman"/>
          <w:sz w:val="24"/>
          <w:szCs w:val="24"/>
        </w:rPr>
        <w:t>4</w:t>
      </w:r>
    </w:p>
    <w:p w:rsidR="00DF2E49" w:rsidRPr="003A3CD2" w:rsidRDefault="00DF2E49" w:rsidP="00562FC5">
      <w:pPr>
        <w:pStyle w:val="BodyTextIndent"/>
        <w:spacing w:after="0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DF2E49" w:rsidRPr="00CC2ABB" w:rsidRDefault="00DF2E49" w:rsidP="006A0405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З</w:t>
      </w:r>
      <w:r>
        <w:rPr>
          <w:rFonts w:ascii="GHEA Grapalat Cyr" w:hAnsi="GHEA Grapalat Cyr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  <w:r w:rsidRPr="00CC2ABB">
        <w:rPr>
          <w:rFonts w:ascii="GHEA Grapalat Cyr" w:hAnsi="GHEA Grapalat Cyr" w:cs="Times New Roman"/>
          <w:sz w:val="24"/>
          <w:szCs w:val="24"/>
        </w:rPr>
        <w:t>, нах</w:t>
      </w:r>
      <w:r>
        <w:rPr>
          <w:rFonts w:ascii="GHEA Grapalat Cyr" w:hAnsi="GHEA Grapalat Cyr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0027EE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DF2E49" w:rsidRPr="003A3CD2" w:rsidRDefault="00DF2E49" w:rsidP="00562FC5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Pr="000027EE">
        <w:rPr>
          <w:rFonts w:ascii="GHEA Grapalat Cyr" w:hAnsi="GHEA Grapalat Cyr" w:cs="Times New Roman"/>
          <w:b/>
          <w:sz w:val="24"/>
          <w:szCs w:val="24"/>
        </w:rPr>
        <w:t xml:space="preserve">Обслуживание и техническое обслуживание сети освещения уличного освещения Ахуряна </w:t>
      </w:r>
      <w:r w:rsidRPr="003A3CD2">
        <w:rPr>
          <w:rFonts w:ascii="GHEA Grapalat Cyr" w:hAnsi="GHEA Grapalat Cyr" w:cs="Times New Roman"/>
          <w:sz w:val="24"/>
          <w:szCs w:val="24"/>
        </w:rPr>
        <w:t>(далее — договор).</w:t>
      </w:r>
    </w:p>
    <w:p w:rsidR="00DF2E49" w:rsidRPr="003A3CD2" w:rsidRDefault="00DF2E49" w:rsidP="00562FC5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настоящем запросе котировок.</w:t>
      </w:r>
    </w:p>
    <w:p w:rsidR="00DF2E49" w:rsidRPr="003A3CD2" w:rsidRDefault="00DF2E49" w:rsidP="003A3C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A3CD2">
        <w:rPr>
          <w:rFonts w:ascii="GHEA Grapalat Cyr" w:hAnsi="GHEA Grapalat Cyr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DF2E49" w:rsidRPr="003A3CD2" w:rsidRDefault="00DF2E4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F2E49" w:rsidRPr="003A3CD2" w:rsidRDefault="00DF2E4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 Cyr" w:hAnsi="GHEA Grapalat Cyr" w:cs="Times New Roman"/>
          <w:sz w:val="24"/>
          <w:szCs w:val="24"/>
        </w:rPr>
        <w:t xml:space="preserve">о обратиться к заказчику до </w:t>
      </w:r>
      <w:r w:rsidRPr="000027EE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0027EE">
        <w:rPr>
          <w:rFonts w:ascii="GHEA Grapalat" w:hAnsi="GHEA Grapalat" w:cs="Times New Roman"/>
          <w:sz w:val="24"/>
          <w:szCs w:val="24"/>
        </w:rPr>
        <w:t>8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DF2E49" w:rsidRPr="003A3CD2" w:rsidRDefault="00DF2E4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настоящей процедуре. </w:t>
      </w:r>
    </w:p>
    <w:p w:rsidR="00DF2E49" w:rsidRDefault="00DF2E49" w:rsidP="003A3CD2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Заявки на запрос котировок необходимо </w:t>
      </w:r>
      <w:r>
        <w:rPr>
          <w:rFonts w:ascii="GHEA Grapalat Cyr" w:hAnsi="GHEA Grapalat Cyr" w:cs="Times New Roman"/>
          <w:sz w:val="24"/>
          <w:szCs w:val="24"/>
        </w:rPr>
        <w:t xml:space="preserve">подать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3A3CD2">
        <w:rPr>
          <w:rFonts w:ascii="GHEA Grapalat" w:hAnsi="GHEA Grapalat" w:cs="Times New Roman"/>
          <w:sz w:val="24"/>
          <w:szCs w:val="24"/>
        </w:rPr>
        <w:t xml:space="preserve">, </w:t>
      </w:r>
    </w:p>
    <w:p w:rsidR="00DF2E49" w:rsidRPr="003A3CD2" w:rsidRDefault="00DF2E49" w:rsidP="00E0678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в документарной форме, до </w:t>
      </w:r>
      <w:r w:rsidRPr="000027EE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</w:t>
      </w:r>
      <w:r w:rsidRPr="000027EE">
        <w:rPr>
          <w:rFonts w:ascii="GHEA Grapalat" w:hAnsi="GHEA Grapalat" w:cs="Times New Roman"/>
          <w:sz w:val="24"/>
          <w:szCs w:val="24"/>
        </w:rPr>
        <w:t xml:space="preserve"> 8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</w:t>
      </w:r>
      <w:r w:rsidRPr="00FF096C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DF2E49" w:rsidRPr="00CC2ABB" w:rsidRDefault="00DF2E49" w:rsidP="00000ABF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 xml:space="preserve">в </w:t>
      </w:r>
      <w:r w:rsidRPr="0089208F">
        <w:rPr>
          <w:rFonts w:ascii="Times New Roman" w:hAnsi="Times New Roman" w:cs="Times New Roman"/>
          <w:sz w:val="24"/>
          <w:szCs w:val="24"/>
        </w:rPr>
        <w:t>14:00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часов, "</w:t>
      </w:r>
      <w:r w:rsidRPr="0089208F">
        <w:rPr>
          <w:rFonts w:ascii="Times New Roman" w:hAnsi="Times New Roman" w:cs="Times New Roman"/>
          <w:sz w:val="24"/>
          <w:szCs w:val="24"/>
        </w:rPr>
        <w:t>22</w:t>
      </w:r>
      <w:r w:rsidRPr="003A3CD2">
        <w:rPr>
          <w:rFonts w:ascii="GHEA Grapalat Cyr" w:hAnsi="GHEA Grapalat Cyr" w:cs="Times New Roman"/>
          <w:sz w:val="24"/>
          <w:szCs w:val="24"/>
        </w:rPr>
        <w:t>" "</w:t>
      </w:r>
      <w:r w:rsidRPr="00D94E06">
        <w:rPr>
          <w:rFonts w:ascii="Arial LatArm" w:hAnsi="Arial LatArm" w:cs="Times New Roman"/>
          <w:i/>
          <w:sz w:val="20"/>
        </w:rPr>
        <w:t xml:space="preserve"> </w:t>
      </w:r>
      <w:r w:rsidRPr="00D94E06">
        <w:rPr>
          <w:rFonts w:ascii="GHEA Grapalat Cyr" w:hAnsi="GHEA Grapalat Cyr" w:cs="Times New Roman"/>
          <w:sz w:val="24"/>
          <w:szCs w:val="24"/>
        </w:rPr>
        <w:t>июнь</w:t>
      </w:r>
      <w:r>
        <w:rPr>
          <w:rFonts w:ascii="GHEA Grapalat" w:hAnsi="GHEA Grapalat" w:cs="Times New Roman"/>
          <w:sz w:val="24"/>
          <w:szCs w:val="24"/>
        </w:rPr>
        <w:t>" 20</w:t>
      </w:r>
      <w:r w:rsidRPr="000027EE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года </w:t>
      </w:r>
      <w:r>
        <w:rPr>
          <w:rFonts w:ascii="GHEA Grapalat Cyr" w:hAnsi="GHEA Grapalat Cyr" w:cs="Times New Roman"/>
          <w:sz w:val="24"/>
          <w:szCs w:val="24"/>
        </w:rPr>
        <w:t>"</w:t>
      </w:r>
      <w:r w:rsidRPr="003A3CD2">
        <w:rPr>
          <w:rFonts w:ascii="GHEA Grapalat Cyr" w:hAnsi="GHEA Grapalat Cyr" w:cs="Times New Roman"/>
          <w:sz w:val="24"/>
          <w:szCs w:val="24"/>
        </w:rPr>
        <w:t>.</w:t>
      </w:r>
    </w:p>
    <w:p w:rsidR="00DF2E49" w:rsidRPr="003A3CD2" w:rsidRDefault="00DF2E4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Армения. </w:t>
      </w:r>
    </w:p>
    <w:p w:rsidR="00DF2E49" w:rsidRPr="000027EE" w:rsidRDefault="00DF2E49" w:rsidP="00EB10EC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обратиться к секретарю Оценочной комиссии</w:t>
      </w:r>
      <w:r w:rsidRPr="000027EE">
        <w:rPr>
          <w:rFonts w:ascii="Sylfaen" w:hAnsi="Sylfaen" w:cs="Times New Roman"/>
          <w:sz w:val="28"/>
          <w:szCs w:val="28"/>
          <w:u w:val="single"/>
        </w:rPr>
        <w:t xml:space="preserve"> Анаит Яврумян</w:t>
      </w:r>
    </w:p>
    <w:p w:rsidR="00DF2E49" w:rsidRPr="000027EE" w:rsidRDefault="00DF2E49" w:rsidP="00EB10EC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DF2E49" w:rsidRPr="000027EE" w:rsidRDefault="00DF2E49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Телефон  </w:t>
      </w:r>
      <w:r w:rsidRPr="000027EE">
        <w:rPr>
          <w:rFonts w:ascii="GHEA Grapalat" w:hAnsi="GHEA Grapalat" w:cs="Times New Roman"/>
          <w:sz w:val="24"/>
          <w:szCs w:val="24"/>
        </w:rPr>
        <w:t>/</w:t>
      </w:r>
      <w:r w:rsidRPr="000027EE">
        <w:rPr>
          <w:rFonts w:ascii="GHEA Grapalat" w:hAnsi="GHEA Grapalat" w:cs="Times New Roman"/>
          <w:sz w:val="24"/>
          <w:szCs w:val="24"/>
          <w:u w:val="single"/>
        </w:rPr>
        <w:t>0312/7-08-85</w:t>
      </w:r>
    </w:p>
    <w:p w:rsidR="00DF2E49" w:rsidRPr="000027EE" w:rsidRDefault="00DF2E49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>Электронная почта</w:t>
      </w:r>
      <w:r w:rsidRPr="000027EE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0027EE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0027EE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0027EE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DF2E49" w:rsidRPr="00CC2ABB" w:rsidRDefault="00DF2E49" w:rsidP="00B3737A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Заказчик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</w:p>
    <w:p w:rsidR="00DF2E49" w:rsidRPr="003A3CD2" w:rsidRDefault="00DF2E49" w:rsidP="00B3737A">
      <w:pPr>
        <w:pStyle w:val="BodyTextIndent"/>
        <w:ind w:firstLine="0"/>
        <w:rPr>
          <w:rFonts w:ascii="GHEA Grapalat" w:hAnsi="GHEA Grapalat" w:cs="Times New Roman"/>
          <w:sz w:val="16"/>
          <w:szCs w:val="16"/>
        </w:rPr>
      </w:pPr>
    </w:p>
    <w:sectPr w:rsidR="00DF2E49" w:rsidRPr="003A3CD2" w:rsidSect="00562FC5">
      <w:footerReference w:type="default" r:id="rId7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E49" w:rsidRDefault="00DF2E49">
      <w:r>
        <w:separator/>
      </w:r>
    </w:p>
  </w:endnote>
  <w:endnote w:type="continuationSeparator" w:id="0">
    <w:p w:rsidR="00DF2E49" w:rsidRDefault="00DF2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49" w:rsidRPr="00562FC5" w:rsidRDefault="00DF2E49">
    <w:pPr>
      <w:pStyle w:val="Footer"/>
      <w:jc w:val="center"/>
      <w:rPr>
        <w:rFonts w:ascii="GHEA Grapalat" w:hAnsi="GHEA Grapalat"/>
        <w:sz w:val="24"/>
        <w:szCs w:val="24"/>
      </w:rPr>
    </w:pPr>
    <w:r w:rsidRPr="00562FC5">
      <w:rPr>
        <w:rFonts w:ascii="GHEA Grapalat" w:hAnsi="GHEA Grapalat"/>
        <w:sz w:val="24"/>
        <w:szCs w:val="24"/>
      </w:rPr>
      <w:fldChar w:fldCharType="begin"/>
    </w:r>
    <w:r w:rsidRPr="00562FC5">
      <w:rPr>
        <w:rFonts w:ascii="GHEA Grapalat" w:hAnsi="GHEA Grapalat"/>
        <w:sz w:val="24"/>
        <w:szCs w:val="24"/>
      </w:rPr>
      <w:instrText xml:space="preserve"> PAGE   \* MERGEFORMAT </w:instrText>
    </w:r>
    <w:r w:rsidRPr="00562FC5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3</w:t>
    </w:r>
    <w:r w:rsidRPr="00562FC5">
      <w:rPr>
        <w:rFonts w:ascii="GHEA Grapalat" w:hAnsi="GHEA Grapalat"/>
        <w:sz w:val="24"/>
        <w:szCs w:val="24"/>
      </w:rPr>
      <w:fldChar w:fldCharType="end"/>
    </w:r>
  </w:p>
  <w:p w:rsidR="00DF2E49" w:rsidRDefault="00DF2E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E49" w:rsidRDefault="00DF2E49">
      <w:r>
        <w:separator/>
      </w:r>
    </w:p>
  </w:footnote>
  <w:footnote w:type="continuationSeparator" w:id="0">
    <w:p w:rsidR="00DF2E49" w:rsidRDefault="00DF2E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0ABF"/>
    <w:rsid w:val="000016BB"/>
    <w:rsid w:val="000027EE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6B77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1DA9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2487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6C0"/>
    <w:rsid w:val="0010323D"/>
    <w:rsid w:val="00104861"/>
    <w:rsid w:val="00106365"/>
    <w:rsid w:val="00106D44"/>
    <w:rsid w:val="00106DEE"/>
    <w:rsid w:val="00110D13"/>
    <w:rsid w:val="00113F0D"/>
    <w:rsid w:val="00114429"/>
    <w:rsid w:val="00115905"/>
    <w:rsid w:val="001159FA"/>
    <w:rsid w:val="0011611E"/>
    <w:rsid w:val="00117020"/>
    <w:rsid w:val="00117964"/>
    <w:rsid w:val="00117DAA"/>
    <w:rsid w:val="00121AC2"/>
    <w:rsid w:val="00122483"/>
    <w:rsid w:val="00124461"/>
    <w:rsid w:val="001251D6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633B"/>
    <w:rsid w:val="001467A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5F64"/>
    <w:rsid w:val="00196487"/>
    <w:rsid w:val="001A23A6"/>
    <w:rsid w:val="001A2579"/>
    <w:rsid w:val="001A2D42"/>
    <w:rsid w:val="001A3583"/>
    <w:rsid w:val="001A3FEC"/>
    <w:rsid w:val="001A43A4"/>
    <w:rsid w:val="001A4EF7"/>
    <w:rsid w:val="001A5BC8"/>
    <w:rsid w:val="001A5C02"/>
    <w:rsid w:val="001A7B3B"/>
    <w:rsid w:val="001B0D9A"/>
    <w:rsid w:val="001B1370"/>
    <w:rsid w:val="001B1E9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5295"/>
    <w:rsid w:val="001F6578"/>
    <w:rsid w:val="001F760C"/>
    <w:rsid w:val="00201DA0"/>
    <w:rsid w:val="00201F2E"/>
    <w:rsid w:val="00202F4D"/>
    <w:rsid w:val="00203176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2308"/>
    <w:rsid w:val="00222940"/>
    <w:rsid w:val="002240AB"/>
    <w:rsid w:val="00224F83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2E7C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5842"/>
    <w:rsid w:val="002A0FC8"/>
    <w:rsid w:val="002A3785"/>
    <w:rsid w:val="002A464D"/>
    <w:rsid w:val="002A5E46"/>
    <w:rsid w:val="002A7380"/>
    <w:rsid w:val="002A76C6"/>
    <w:rsid w:val="002A7A40"/>
    <w:rsid w:val="002B0575"/>
    <w:rsid w:val="002B0631"/>
    <w:rsid w:val="002B0AEA"/>
    <w:rsid w:val="002B103D"/>
    <w:rsid w:val="002B121D"/>
    <w:rsid w:val="002B1545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3F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AE4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883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469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D2"/>
    <w:rsid w:val="003A3DA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04F6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D4F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2A06"/>
    <w:rsid w:val="00493AF9"/>
    <w:rsid w:val="004974D8"/>
    <w:rsid w:val="004A1734"/>
    <w:rsid w:val="004A1C5D"/>
    <w:rsid w:val="004A3051"/>
    <w:rsid w:val="004A480F"/>
    <w:rsid w:val="004A4AA8"/>
    <w:rsid w:val="004A712A"/>
    <w:rsid w:val="004A7722"/>
    <w:rsid w:val="004B2363"/>
    <w:rsid w:val="004B28E1"/>
    <w:rsid w:val="004B30DE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39F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D1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463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2FC5"/>
    <w:rsid w:val="0056331A"/>
    <w:rsid w:val="005639B0"/>
    <w:rsid w:val="00565EEB"/>
    <w:rsid w:val="0056625A"/>
    <w:rsid w:val="00567040"/>
    <w:rsid w:val="005716B8"/>
    <w:rsid w:val="00571702"/>
    <w:rsid w:val="00571F29"/>
    <w:rsid w:val="00572583"/>
    <w:rsid w:val="005726EB"/>
    <w:rsid w:val="00572A77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6E7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5DA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190E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1871"/>
    <w:rsid w:val="00692C09"/>
    <w:rsid w:val="00692FA3"/>
    <w:rsid w:val="00693C4E"/>
    <w:rsid w:val="006953B6"/>
    <w:rsid w:val="006968E8"/>
    <w:rsid w:val="006976FB"/>
    <w:rsid w:val="006A0405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010"/>
    <w:rsid w:val="0071687B"/>
    <w:rsid w:val="0071689A"/>
    <w:rsid w:val="00716F47"/>
    <w:rsid w:val="007204FD"/>
    <w:rsid w:val="00720E10"/>
    <w:rsid w:val="007210AC"/>
    <w:rsid w:val="00721CBC"/>
    <w:rsid w:val="00722665"/>
    <w:rsid w:val="007248F1"/>
    <w:rsid w:val="00725ED3"/>
    <w:rsid w:val="0073116E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50A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026"/>
    <w:rsid w:val="007C081F"/>
    <w:rsid w:val="007C0837"/>
    <w:rsid w:val="007C13B3"/>
    <w:rsid w:val="007C15C5"/>
    <w:rsid w:val="007C1825"/>
    <w:rsid w:val="007C1D08"/>
    <w:rsid w:val="007C203E"/>
    <w:rsid w:val="007C3CC0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1A71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283"/>
    <w:rsid w:val="00814DBD"/>
    <w:rsid w:val="00816505"/>
    <w:rsid w:val="00820257"/>
    <w:rsid w:val="0082102B"/>
    <w:rsid w:val="00821ED6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8F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05A8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7A7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379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690D"/>
    <w:rsid w:val="009471C4"/>
    <w:rsid w:val="00947D03"/>
    <w:rsid w:val="009511D2"/>
    <w:rsid w:val="00951617"/>
    <w:rsid w:val="0095176C"/>
    <w:rsid w:val="00953F12"/>
    <w:rsid w:val="00954967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103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D7FC0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4A7"/>
    <w:rsid w:val="00A0285A"/>
    <w:rsid w:val="00A03BEA"/>
    <w:rsid w:val="00A04DB0"/>
    <w:rsid w:val="00A054D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6996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3D19"/>
    <w:rsid w:val="00A5512C"/>
    <w:rsid w:val="00A55E59"/>
    <w:rsid w:val="00A55FEE"/>
    <w:rsid w:val="00A61746"/>
    <w:rsid w:val="00A619F2"/>
    <w:rsid w:val="00A62090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7A"/>
    <w:rsid w:val="00A81620"/>
    <w:rsid w:val="00A81DD5"/>
    <w:rsid w:val="00A8328A"/>
    <w:rsid w:val="00A87700"/>
    <w:rsid w:val="00A921FF"/>
    <w:rsid w:val="00A93710"/>
    <w:rsid w:val="00A95C09"/>
    <w:rsid w:val="00A96293"/>
    <w:rsid w:val="00A96817"/>
    <w:rsid w:val="00AA0AD8"/>
    <w:rsid w:val="00AA0F00"/>
    <w:rsid w:val="00AA13E4"/>
    <w:rsid w:val="00AA2717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19D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27552"/>
    <w:rsid w:val="00B30994"/>
    <w:rsid w:val="00B32124"/>
    <w:rsid w:val="00B32C46"/>
    <w:rsid w:val="00B333DF"/>
    <w:rsid w:val="00B35704"/>
    <w:rsid w:val="00B3737A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48F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4071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060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2DA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15A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28BE"/>
    <w:rsid w:val="00C62AC0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47B0"/>
    <w:rsid w:val="00C864DC"/>
    <w:rsid w:val="00C9290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5A4"/>
    <w:rsid w:val="00CB4C1E"/>
    <w:rsid w:val="00CB68EF"/>
    <w:rsid w:val="00CB79A4"/>
    <w:rsid w:val="00CC0A8D"/>
    <w:rsid w:val="00CC2ABB"/>
    <w:rsid w:val="00CC518E"/>
    <w:rsid w:val="00CC73F0"/>
    <w:rsid w:val="00CD043A"/>
    <w:rsid w:val="00CD1702"/>
    <w:rsid w:val="00CD3548"/>
    <w:rsid w:val="00CD4190"/>
    <w:rsid w:val="00CD435C"/>
    <w:rsid w:val="00CD4898"/>
    <w:rsid w:val="00CE2264"/>
    <w:rsid w:val="00CE4D1D"/>
    <w:rsid w:val="00CE7B83"/>
    <w:rsid w:val="00CE7BF1"/>
    <w:rsid w:val="00CF0374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186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283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569D"/>
    <w:rsid w:val="00D461B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E06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3B1"/>
    <w:rsid w:val="00DB4CC7"/>
    <w:rsid w:val="00DB5857"/>
    <w:rsid w:val="00DB64C8"/>
    <w:rsid w:val="00DB6D02"/>
    <w:rsid w:val="00DB7132"/>
    <w:rsid w:val="00DC3782"/>
    <w:rsid w:val="00DC5332"/>
    <w:rsid w:val="00DC59F5"/>
    <w:rsid w:val="00DC63B6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2F6"/>
    <w:rsid w:val="00DE7F8F"/>
    <w:rsid w:val="00DF11C4"/>
    <w:rsid w:val="00DF19A1"/>
    <w:rsid w:val="00DF2E49"/>
    <w:rsid w:val="00DF5182"/>
    <w:rsid w:val="00E01503"/>
    <w:rsid w:val="00E020C1"/>
    <w:rsid w:val="00E02F60"/>
    <w:rsid w:val="00E03E13"/>
    <w:rsid w:val="00E04589"/>
    <w:rsid w:val="00E045AE"/>
    <w:rsid w:val="00E046C2"/>
    <w:rsid w:val="00E04FA9"/>
    <w:rsid w:val="00E05F32"/>
    <w:rsid w:val="00E06788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4637"/>
    <w:rsid w:val="00E346EA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58D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BE2"/>
    <w:rsid w:val="00E84171"/>
    <w:rsid w:val="00E85A49"/>
    <w:rsid w:val="00E8666B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0EC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6A3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4033"/>
    <w:rsid w:val="00EE55F5"/>
    <w:rsid w:val="00EE5855"/>
    <w:rsid w:val="00EE7019"/>
    <w:rsid w:val="00EE73A8"/>
    <w:rsid w:val="00EE7A99"/>
    <w:rsid w:val="00EF0B13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DC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567B6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C15"/>
    <w:rsid w:val="00FA2BFA"/>
    <w:rsid w:val="00FA2FB6"/>
    <w:rsid w:val="00FA37C3"/>
    <w:rsid w:val="00FA409E"/>
    <w:rsid w:val="00FA4725"/>
    <w:rsid w:val="00FA4CA1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60D"/>
    <w:rsid w:val="00FC096C"/>
    <w:rsid w:val="00FC0FDC"/>
    <w:rsid w:val="00FC22F4"/>
    <w:rsid w:val="00FC24CD"/>
    <w:rsid w:val="00FC283C"/>
    <w:rsid w:val="00FC4412"/>
    <w:rsid w:val="00FC4B16"/>
    <w:rsid w:val="00FC56B0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35D1"/>
    <w:rsid w:val="00FD4DA5"/>
    <w:rsid w:val="00FD4DBF"/>
    <w:rsid w:val="00FD57B8"/>
    <w:rsid w:val="00FD63D0"/>
    <w:rsid w:val="00FD7291"/>
    <w:rsid w:val="00FE0D89"/>
    <w:rsid w:val="00FE1316"/>
    <w:rsid w:val="00FE336B"/>
    <w:rsid w:val="00FE54DC"/>
    <w:rsid w:val="00FE5743"/>
    <w:rsid w:val="00FE6C2A"/>
    <w:rsid w:val="00FE76B9"/>
    <w:rsid w:val="00FE7898"/>
    <w:rsid w:val="00FF0766"/>
    <w:rsid w:val="00FF0775"/>
    <w:rsid w:val="00FF096C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22D4F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E55DA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E55DA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E55DA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487</Words>
  <Characters>2780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27</cp:revision>
  <cp:lastPrinted>2017-02-16T08:47:00Z</cp:lastPrinted>
  <dcterms:created xsi:type="dcterms:W3CDTF">2017-09-25T08:06:00Z</dcterms:created>
  <dcterms:modified xsi:type="dcterms:W3CDTF">2018-06-14T12:01:00Z</dcterms:modified>
</cp:coreProperties>
</file>